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420" w:rsidRPr="00FA5EDC" w:rsidRDefault="00923420" w:rsidP="00A84F23">
      <w:pPr>
        <w:pStyle w:val="BodyText"/>
        <w:jc w:val="both"/>
      </w:pPr>
    </w:p>
    <w:p w:rsidR="00923420" w:rsidRDefault="00923420" w:rsidP="00A84F23">
      <w:pPr>
        <w:pStyle w:val="BodyText"/>
        <w:jc w:val="both"/>
      </w:pPr>
      <w:r>
        <w:t xml:space="preserve">                                                                                              ПРОЄКТ</w:t>
      </w:r>
    </w:p>
    <w:p w:rsidR="00923420" w:rsidRPr="00DC30D7" w:rsidRDefault="00923420" w:rsidP="00A84F23">
      <w:pPr>
        <w:pStyle w:val="Heading4"/>
        <w:jc w:val="center"/>
      </w:pPr>
      <w:r w:rsidRPr="0016183C">
        <w:rPr>
          <w:b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95pt;height:51.05pt" o:ole="" fillcolor="window">
            <v:imagedata r:id="rId7" o:title=""/>
          </v:shape>
          <o:OLEObject Type="Embed" ProgID="Paint.Picture" ShapeID="_x0000_i1025" DrawAspect="Content" ObjectID="_1629553495" r:id="rId8"/>
        </w:object>
      </w:r>
    </w:p>
    <w:p w:rsidR="00923420" w:rsidRDefault="00923420" w:rsidP="00A84F23">
      <w:pPr>
        <w:pStyle w:val="Heading2"/>
        <w:rPr>
          <w:lang w:val="uk-UA"/>
        </w:rPr>
      </w:pPr>
    </w:p>
    <w:p w:rsidR="00923420" w:rsidRDefault="00923420" w:rsidP="00A84F23">
      <w:pPr>
        <w:pStyle w:val="Heading2"/>
      </w:pPr>
      <w:r>
        <w:t>УКРАЇНА</w:t>
      </w:r>
    </w:p>
    <w:p w:rsidR="00923420" w:rsidRDefault="00923420" w:rsidP="00A84F23">
      <w:pPr>
        <w:pStyle w:val="Heading3"/>
        <w:rPr>
          <w:b/>
        </w:rPr>
      </w:pPr>
      <w:r>
        <w:rPr>
          <w:b/>
        </w:rPr>
        <w:t>Пологівська районна рада</w:t>
      </w:r>
    </w:p>
    <w:p w:rsidR="00923420" w:rsidRDefault="00923420" w:rsidP="00A84F23">
      <w:pPr>
        <w:jc w:val="center"/>
        <w:rPr>
          <w:b/>
          <w:i/>
          <w:sz w:val="28"/>
          <w:lang w:val="uk-UA"/>
        </w:rPr>
      </w:pPr>
      <w:r>
        <w:rPr>
          <w:b/>
          <w:i/>
          <w:sz w:val="28"/>
          <w:lang w:val="uk-UA"/>
        </w:rPr>
        <w:t>Запорізької області</w:t>
      </w:r>
    </w:p>
    <w:p w:rsidR="00923420" w:rsidRDefault="00923420" w:rsidP="00A84F23">
      <w:pPr>
        <w:jc w:val="center"/>
        <w:rPr>
          <w:b/>
          <w:i/>
          <w:sz w:val="28"/>
          <w:lang w:val="uk-UA"/>
        </w:rPr>
      </w:pPr>
      <w:r>
        <w:rPr>
          <w:b/>
          <w:i/>
          <w:sz w:val="28"/>
          <w:lang w:val="uk-UA"/>
        </w:rPr>
        <w:t>шостого скликання</w:t>
      </w:r>
    </w:p>
    <w:p w:rsidR="00923420" w:rsidRPr="005F5EBB" w:rsidRDefault="00923420" w:rsidP="00A84F23">
      <w:pPr>
        <w:jc w:val="center"/>
        <w:rPr>
          <w:b/>
          <w:i/>
          <w:sz w:val="28"/>
          <w:lang w:val="uk-UA"/>
        </w:rPr>
      </w:pPr>
      <w:r>
        <w:rPr>
          <w:b/>
          <w:i/>
          <w:sz w:val="28"/>
          <w:lang w:val="uk-UA"/>
        </w:rPr>
        <w:t xml:space="preserve">сорок друга </w:t>
      </w:r>
      <w:r w:rsidRPr="005F5EBB">
        <w:rPr>
          <w:b/>
          <w:i/>
          <w:sz w:val="28"/>
          <w:lang w:val="uk-UA"/>
        </w:rPr>
        <w:t>сесія</w:t>
      </w:r>
    </w:p>
    <w:p w:rsidR="00923420" w:rsidRDefault="00923420" w:rsidP="00A84F23">
      <w:pPr>
        <w:jc w:val="center"/>
        <w:rPr>
          <w:b/>
          <w:i/>
          <w:sz w:val="28"/>
          <w:lang w:val="uk-UA"/>
        </w:rPr>
      </w:pPr>
      <w:r>
        <w:rPr>
          <w:b/>
          <w:i/>
          <w:sz w:val="28"/>
          <w:lang w:val="uk-UA"/>
        </w:rPr>
        <w:t xml:space="preserve"> </w:t>
      </w:r>
    </w:p>
    <w:p w:rsidR="00923420" w:rsidRDefault="00923420" w:rsidP="00A84F23">
      <w:pPr>
        <w:jc w:val="center"/>
        <w:rPr>
          <w:b/>
          <w:i/>
          <w:sz w:val="28"/>
          <w:lang w:val="uk-UA"/>
        </w:rPr>
      </w:pPr>
      <w:r>
        <w:rPr>
          <w:b/>
          <w:i/>
          <w:sz w:val="28"/>
          <w:lang w:val="uk-UA"/>
        </w:rPr>
        <w:t>Р і ш е н н я</w:t>
      </w:r>
    </w:p>
    <w:p w:rsidR="00923420" w:rsidRDefault="00923420" w:rsidP="00A84F23">
      <w:pPr>
        <w:jc w:val="both"/>
        <w:rPr>
          <w:b/>
          <w:i/>
          <w:lang w:val="uk-UA"/>
        </w:rPr>
      </w:pPr>
      <w:r>
        <w:rPr>
          <w:b/>
          <w:i/>
          <w:sz w:val="28"/>
          <w:lang w:val="uk-UA"/>
        </w:rPr>
        <w:t xml:space="preserve">  </w:t>
      </w:r>
      <w:r w:rsidRPr="0010208E">
        <w:rPr>
          <w:b/>
          <w:lang w:val="uk-UA"/>
        </w:rPr>
        <w:t xml:space="preserve">______________________ </w:t>
      </w:r>
      <w:r w:rsidRPr="0010208E">
        <w:rPr>
          <w:lang w:val="uk-UA"/>
        </w:rPr>
        <w:t xml:space="preserve">                                                                                №_____</w:t>
      </w:r>
    </w:p>
    <w:p w:rsidR="00923420" w:rsidRDefault="00923420" w:rsidP="00A84F23">
      <w:pPr>
        <w:jc w:val="both"/>
        <w:rPr>
          <w:b/>
          <w:i/>
          <w:sz w:val="28"/>
          <w:lang w:val="uk-UA"/>
        </w:rPr>
      </w:pPr>
    </w:p>
    <w:p w:rsidR="00923420" w:rsidRDefault="00923420" w:rsidP="00A84F23">
      <w:pPr>
        <w:spacing w:line="240" w:lineRule="exact"/>
        <w:jc w:val="both"/>
        <w:rPr>
          <w:sz w:val="28"/>
          <w:lang w:val="uk-UA"/>
        </w:rPr>
      </w:pPr>
    </w:p>
    <w:p w:rsidR="00923420" w:rsidRPr="00FA2F1B" w:rsidRDefault="00923420" w:rsidP="00FA2F1B">
      <w:pPr>
        <w:spacing w:line="240" w:lineRule="exact"/>
        <w:jc w:val="both"/>
        <w:rPr>
          <w:sz w:val="28"/>
          <w:szCs w:val="28"/>
          <w:lang w:val="uk-UA"/>
        </w:rPr>
      </w:pPr>
      <w:r w:rsidRPr="00FA2F1B">
        <w:rPr>
          <w:sz w:val="28"/>
          <w:szCs w:val="28"/>
          <w:lang w:val="uk-UA"/>
        </w:rPr>
        <w:t xml:space="preserve">Про внесення змін до районної Програми соціальної підтримки ветеранів війни, праці, дітей війни, </w:t>
      </w:r>
      <w:r>
        <w:rPr>
          <w:sz w:val="28"/>
          <w:szCs w:val="28"/>
          <w:lang w:val="uk-UA"/>
        </w:rPr>
        <w:t>осіб з інвалідністю</w:t>
      </w:r>
      <w:r w:rsidRPr="00FA2F1B">
        <w:rPr>
          <w:sz w:val="28"/>
          <w:szCs w:val="28"/>
          <w:lang w:val="uk-UA"/>
        </w:rPr>
        <w:t>, інших соціальних груп населення, що перебувають у складних життєвих обставинах «Назустріч людям» на 2018 - 2020 роки</w:t>
      </w:r>
      <w:r>
        <w:rPr>
          <w:sz w:val="28"/>
          <w:szCs w:val="28"/>
          <w:lang w:val="uk-UA"/>
        </w:rPr>
        <w:t xml:space="preserve"> (зі змінами та доповненнями)</w:t>
      </w:r>
    </w:p>
    <w:p w:rsidR="00923420" w:rsidRPr="00FA2F1B" w:rsidRDefault="00923420" w:rsidP="00FA2F1B">
      <w:pPr>
        <w:spacing w:line="240" w:lineRule="exact"/>
        <w:jc w:val="both"/>
        <w:rPr>
          <w:sz w:val="28"/>
          <w:szCs w:val="28"/>
          <w:lang w:val="uk-UA"/>
        </w:rPr>
      </w:pPr>
    </w:p>
    <w:p w:rsidR="00923420" w:rsidRPr="00EA78D7" w:rsidRDefault="00923420" w:rsidP="00FA2F1B">
      <w:pPr>
        <w:jc w:val="both"/>
        <w:rPr>
          <w:sz w:val="28"/>
          <w:szCs w:val="28"/>
          <w:lang w:val="uk-UA"/>
        </w:rPr>
      </w:pPr>
      <w:r w:rsidRPr="00FA2F1B">
        <w:rPr>
          <w:sz w:val="28"/>
          <w:szCs w:val="28"/>
          <w:lang w:val="uk-UA"/>
        </w:rPr>
        <w:tab/>
      </w:r>
      <w:r w:rsidRPr="00EA78D7">
        <w:rPr>
          <w:sz w:val="28"/>
          <w:szCs w:val="28"/>
          <w:lang w:val="uk-UA"/>
        </w:rPr>
        <w:t xml:space="preserve">Керуючись пунктом 16 статті 43 Закону України «Про місцеве самоврядування в Україні», відповідно до законів України «Про статус ветеранів війни, гарантії  </w:t>
      </w:r>
      <w:r>
        <w:rPr>
          <w:sz w:val="28"/>
          <w:szCs w:val="28"/>
          <w:lang w:val="uk-UA"/>
        </w:rPr>
        <w:t xml:space="preserve"> </w:t>
      </w:r>
      <w:r w:rsidRPr="00EA78D7">
        <w:rPr>
          <w:sz w:val="28"/>
          <w:szCs w:val="28"/>
          <w:lang w:val="uk-UA"/>
        </w:rPr>
        <w:t xml:space="preserve">соціального захисту», «Про основні заходи соціального захисту ветеранів праці та інших громадян похилого віку в Україні», «Про соціальний захист дітей війни», «Про статус і соціальний захист громадян, які постраждали внаслідок Чорнобильської катастрофи», «Про реабілітацію </w:t>
      </w:r>
      <w:r>
        <w:rPr>
          <w:sz w:val="28"/>
          <w:szCs w:val="28"/>
          <w:lang w:val="uk-UA"/>
        </w:rPr>
        <w:t>осіб з інвалідністю в Україні»</w:t>
      </w:r>
      <w:r w:rsidRPr="00EA78D7">
        <w:rPr>
          <w:sz w:val="28"/>
          <w:szCs w:val="28"/>
          <w:lang w:val="uk-UA"/>
        </w:rPr>
        <w:t>, «Про соціальні послуги», Бюджетного кодексу України,  Пологівська районна рада  в и р і ш и  л а :</w:t>
      </w:r>
    </w:p>
    <w:p w:rsidR="00923420" w:rsidRPr="00EA78D7" w:rsidRDefault="00923420" w:rsidP="00FA2F1B">
      <w:pPr>
        <w:jc w:val="both"/>
        <w:rPr>
          <w:sz w:val="28"/>
          <w:szCs w:val="28"/>
          <w:lang w:val="uk-UA"/>
        </w:rPr>
      </w:pPr>
      <w:r w:rsidRPr="00EA78D7">
        <w:rPr>
          <w:sz w:val="28"/>
          <w:szCs w:val="28"/>
          <w:lang w:val="uk-UA"/>
        </w:rPr>
        <w:t xml:space="preserve">          </w:t>
      </w:r>
    </w:p>
    <w:p w:rsidR="00923420" w:rsidRDefault="00923420" w:rsidP="0056463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Pr="0056463E">
        <w:rPr>
          <w:sz w:val="28"/>
          <w:szCs w:val="28"/>
          <w:lang w:val="uk-UA"/>
        </w:rPr>
        <w:t xml:space="preserve">Внести зміни до  районної Програми соціальної підтримки ветеранів війни, праці, дітей війни, </w:t>
      </w:r>
      <w:r>
        <w:rPr>
          <w:sz w:val="28"/>
          <w:szCs w:val="28"/>
          <w:lang w:val="uk-UA"/>
        </w:rPr>
        <w:t>осіб з інвалідністю</w:t>
      </w:r>
      <w:r w:rsidRPr="0056463E">
        <w:rPr>
          <w:sz w:val="28"/>
          <w:szCs w:val="28"/>
          <w:lang w:val="uk-UA"/>
        </w:rPr>
        <w:t>, інших соціальних груп населення, що перебувають у складних життєвих обставинах «Назустріч людям» на 2018 - 2020 роки</w:t>
      </w:r>
      <w:r>
        <w:rPr>
          <w:sz w:val="28"/>
          <w:szCs w:val="28"/>
          <w:lang w:val="uk-UA"/>
        </w:rPr>
        <w:t xml:space="preserve"> (зі змінами та доповненнями)</w:t>
      </w:r>
      <w:r w:rsidRPr="0056463E">
        <w:rPr>
          <w:sz w:val="28"/>
          <w:szCs w:val="28"/>
          <w:lang w:val="uk-UA"/>
        </w:rPr>
        <w:t>, затвердженої рішенням районної ради від 29.09.2017 №7, а саме:</w:t>
      </w:r>
    </w:p>
    <w:p w:rsidR="00923420" w:rsidRDefault="00923420" w:rsidP="0056463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1.1. У тексті Програми  та Характеристиці до неї назву виконавця «комунальна установа Пологівська центральна районна лікарня Пологівської районної ради Запорізької області» у всіх відмінках змінити на назву «комунальне некомерційне підприємство «Пологівська багатопрофільна лікарня інтенсивного лікування» Пологівської районної ради Запорізької області» у відповідному відмінку;</w:t>
      </w:r>
    </w:p>
    <w:p w:rsidR="00923420" w:rsidRPr="0037075F" w:rsidRDefault="00923420" w:rsidP="00BC173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1.2. </w:t>
      </w:r>
      <w:r w:rsidRPr="0037075F">
        <w:rPr>
          <w:sz w:val="28"/>
          <w:szCs w:val="28"/>
          <w:lang w:val="uk-UA"/>
        </w:rPr>
        <w:t>Пункт 8 Характеристики районної Програми викласти в такій редакції:</w:t>
      </w:r>
    </w:p>
    <w:p w:rsidR="00923420" w:rsidRDefault="00923420" w:rsidP="00BC173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«</w:t>
      </w:r>
      <w:r w:rsidRPr="00852654">
        <w:rPr>
          <w:sz w:val="28"/>
          <w:szCs w:val="28"/>
          <w:u w:val="single"/>
          <w:lang w:val="uk-UA"/>
        </w:rPr>
        <w:t>Загальні обсяги фінансування</w:t>
      </w:r>
      <w:r w:rsidRPr="00852654">
        <w:rPr>
          <w:sz w:val="28"/>
          <w:szCs w:val="28"/>
          <w:lang w:val="uk-UA"/>
        </w:rPr>
        <w:t xml:space="preserve">: на виконання районної </w:t>
      </w:r>
      <w:r w:rsidRPr="00852654">
        <w:rPr>
          <w:sz w:val="28"/>
          <w:lang w:val="uk-UA"/>
        </w:rPr>
        <w:t>Програми соціальної</w:t>
      </w:r>
      <w:r>
        <w:rPr>
          <w:sz w:val="28"/>
          <w:lang w:val="uk-UA"/>
        </w:rPr>
        <w:t xml:space="preserve"> підтримки   ветеранів війни, </w:t>
      </w:r>
      <w:r w:rsidRPr="00852654">
        <w:rPr>
          <w:sz w:val="28"/>
          <w:lang w:val="uk-UA"/>
        </w:rPr>
        <w:t xml:space="preserve">праці, дітей війни, </w:t>
      </w:r>
      <w:r>
        <w:rPr>
          <w:sz w:val="28"/>
          <w:lang w:val="uk-UA"/>
        </w:rPr>
        <w:t xml:space="preserve">осіб з </w:t>
      </w:r>
      <w:r w:rsidRPr="00852654">
        <w:rPr>
          <w:sz w:val="28"/>
          <w:lang w:val="uk-UA"/>
        </w:rPr>
        <w:t>інвалід</w:t>
      </w:r>
      <w:r>
        <w:rPr>
          <w:sz w:val="28"/>
          <w:lang w:val="uk-UA"/>
        </w:rPr>
        <w:t>ністю</w:t>
      </w:r>
      <w:r w:rsidRPr="00852654">
        <w:rPr>
          <w:sz w:val="28"/>
          <w:lang w:val="uk-UA"/>
        </w:rPr>
        <w:t xml:space="preserve">, інших соціальних груп населення, що перебувають у складних життєвих обставинах «Назустріч людям» на 2018-2020  роки </w:t>
      </w:r>
      <w:r w:rsidRPr="00852654">
        <w:rPr>
          <w:sz w:val="28"/>
          <w:szCs w:val="28"/>
          <w:lang w:val="uk-UA"/>
        </w:rPr>
        <w:t>потрібні кошти:</w:t>
      </w:r>
    </w:p>
    <w:p w:rsidR="00923420" w:rsidRDefault="00923420" w:rsidP="00BC173F">
      <w:pPr>
        <w:ind w:left="708"/>
        <w:jc w:val="both"/>
        <w:rPr>
          <w:sz w:val="28"/>
          <w:lang w:val="uk-UA"/>
        </w:rPr>
      </w:pPr>
      <w:r>
        <w:rPr>
          <w:sz w:val="28"/>
          <w:lang w:val="uk-UA"/>
        </w:rPr>
        <w:t>-з районного бюджету 18727,3 тис. грн., а саме: 2018 рік – 6510,1 тис. грн., 2019 рік – 7524,1  тис. грн., 2020 рік – 4693,1 тис. грн.;</w:t>
      </w:r>
    </w:p>
    <w:p w:rsidR="00923420" w:rsidRDefault="00923420" w:rsidP="00BC173F">
      <w:pPr>
        <w:ind w:left="708"/>
        <w:jc w:val="both"/>
        <w:rPr>
          <w:sz w:val="28"/>
          <w:lang w:val="uk-UA"/>
        </w:rPr>
      </w:pPr>
      <w:r>
        <w:rPr>
          <w:sz w:val="28"/>
          <w:lang w:val="uk-UA"/>
        </w:rPr>
        <w:t>- субвенція Воскресенської  сільської ради Пологівського району Запорізької області до районного бюджету 2420,0 тис. грн., а саме: 2018 рік – 795,0 тис. грн., 2019 рік – 830,0 тис. грн., 2020 рік –795,0 тис. грн.</w:t>
      </w:r>
    </w:p>
    <w:p w:rsidR="00923420" w:rsidRDefault="00923420" w:rsidP="00BC173F">
      <w:pPr>
        <w:ind w:left="708"/>
        <w:jc w:val="both"/>
        <w:rPr>
          <w:sz w:val="28"/>
          <w:lang w:val="uk-UA"/>
        </w:rPr>
      </w:pPr>
      <w:r>
        <w:rPr>
          <w:sz w:val="28"/>
          <w:lang w:val="uk-UA"/>
        </w:rPr>
        <w:t>- інші субвенції місцевих рад до районного бюджету 0,0 тис. грн, а саме: 2018 рік -0,0 тис. грн., 2019 рік – 0,0 тис. грн., 2020 рік – 0,0 тис. грн.»</w:t>
      </w:r>
    </w:p>
    <w:p w:rsidR="00923420" w:rsidRPr="00852654" w:rsidRDefault="00923420" w:rsidP="00BC173F">
      <w:pPr>
        <w:ind w:firstLine="708"/>
        <w:rPr>
          <w:sz w:val="28"/>
          <w:lang w:val="uk-UA"/>
        </w:rPr>
      </w:pPr>
    </w:p>
    <w:p w:rsidR="00923420" w:rsidRDefault="00923420" w:rsidP="00BC173F">
      <w:pPr>
        <w:ind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1.3.</w:t>
      </w:r>
      <w:r w:rsidRPr="00A8069E">
        <w:rPr>
          <w:sz w:val="28"/>
          <w:szCs w:val="28"/>
          <w:lang w:val="uk-UA"/>
        </w:rPr>
        <w:t xml:space="preserve"> Розділ </w:t>
      </w:r>
      <w:r w:rsidRPr="00A8069E">
        <w:rPr>
          <w:sz w:val="28"/>
          <w:szCs w:val="28"/>
          <w:lang w:val="en-US"/>
        </w:rPr>
        <w:t>V</w:t>
      </w:r>
      <w:r w:rsidRPr="00A8069E">
        <w:rPr>
          <w:sz w:val="28"/>
          <w:szCs w:val="28"/>
          <w:lang w:val="uk-UA"/>
        </w:rPr>
        <w:t xml:space="preserve"> «Фінансове забезпечення Програми» викласти в такій редакції:</w:t>
      </w:r>
      <w:r>
        <w:rPr>
          <w:sz w:val="28"/>
          <w:szCs w:val="28"/>
          <w:lang w:val="uk-UA"/>
        </w:rPr>
        <w:t xml:space="preserve"> </w:t>
      </w:r>
    </w:p>
    <w:p w:rsidR="00923420" w:rsidRDefault="00923420" w:rsidP="00BC173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«На виконання районної </w:t>
      </w:r>
      <w:r w:rsidRPr="00507D70">
        <w:rPr>
          <w:sz w:val="28"/>
          <w:lang w:val="uk-UA"/>
        </w:rPr>
        <w:t xml:space="preserve">Програми соціальної підтримки   ветеранів війни,   праці, дітей війни, </w:t>
      </w:r>
      <w:r>
        <w:rPr>
          <w:sz w:val="28"/>
          <w:lang w:val="uk-UA"/>
        </w:rPr>
        <w:t>осіб з інвалідністю</w:t>
      </w:r>
      <w:r w:rsidRPr="00507D70">
        <w:rPr>
          <w:sz w:val="28"/>
          <w:lang w:val="uk-UA"/>
        </w:rPr>
        <w:t xml:space="preserve">, інших соціальних груп населення, що перебувають у складних життєвих обставинах «Назустріч людям» на 2018-2020  роки </w:t>
      </w:r>
      <w:r>
        <w:rPr>
          <w:sz w:val="28"/>
          <w:szCs w:val="28"/>
          <w:lang w:val="uk-UA"/>
        </w:rPr>
        <w:t>потрібні кошти:</w:t>
      </w:r>
    </w:p>
    <w:p w:rsidR="00923420" w:rsidRDefault="00923420" w:rsidP="00BC173F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-з районного бюджету 18727,3 тис. грн., а саме: 2018 рік – 6510,1 тис. грн., 2019 рік – 7524,1 тис. грн., 2020 рік – 4693,1 тис. грн.;</w:t>
      </w:r>
    </w:p>
    <w:p w:rsidR="00923420" w:rsidRDefault="00923420" w:rsidP="00BC173F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- субвенція Воскресенської  сільської ради Пологівського району Запорізької області до районного бюджету 2420,0  тис. грн., а саме: 2018 рік –795,0 тис. грн., 2019 рік – 830,0 тис. грн., 2020 рік –795,0 тис. грн.</w:t>
      </w:r>
    </w:p>
    <w:p w:rsidR="00923420" w:rsidRDefault="00923420" w:rsidP="00BC173F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- інші субвенції місцевих рад до районного бюджету 0,0 тис. грн, а саме: 2018 рік - 0,0 тис. грн., 2019 рік – 0,0 тис. грн., 2020 рік – 0,0 тис. грн.</w:t>
      </w:r>
    </w:p>
    <w:p w:rsidR="00923420" w:rsidRDefault="00923420" w:rsidP="00BC173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>Перелік заходів, фінансування яких передбачається за рахунок коштів районного, обласного бюджетів, інших субвенцій місцевих рад до районного бюджету та інших джерел, не заборонених законодавством, наведений у Додатку до Програми.</w:t>
      </w:r>
    </w:p>
    <w:p w:rsidR="00923420" w:rsidRDefault="00923420" w:rsidP="00BC173F">
      <w:pPr>
        <w:jc w:val="both"/>
        <w:rPr>
          <w:sz w:val="28"/>
          <w:szCs w:val="28"/>
          <w:lang w:val="uk-UA"/>
        </w:rPr>
      </w:pPr>
      <w:r w:rsidRPr="00851686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Фінансування районної Програми може  уточнюватися  щорічно».</w:t>
      </w:r>
    </w:p>
    <w:p w:rsidR="00923420" w:rsidRDefault="00923420" w:rsidP="00BC173F">
      <w:pPr>
        <w:jc w:val="both"/>
        <w:rPr>
          <w:sz w:val="28"/>
          <w:szCs w:val="28"/>
          <w:lang w:val="uk-UA"/>
        </w:rPr>
      </w:pPr>
    </w:p>
    <w:p w:rsidR="00923420" w:rsidRPr="00B82FE9" w:rsidRDefault="00923420" w:rsidP="00BC173F">
      <w:pPr>
        <w:jc w:val="both"/>
        <w:rPr>
          <w:sz w:val="28"/>
          <w:szCs w:val="28"/>
          <w:lang w:val="uk-UA"/>
        </w:rPr>
      </w:pPr>
      <w:r w:rsidRPr="00EA78D7">
        <w:rPr>
          <w:sz w:val="28"/>
          <w:szCs w:val="28"/>
          <w:lang w:val="uk-UA"/>
        </w:rPr>
        <w:tab/>
      </w:r>
      <w:r>
        <w:rPr>
          <w:sz w:val="28"/>
          <w:szCs w:val="28"/>
        </w:rPr>
        <w:t>1.4</w:t>
      </w:r>
      <w:r w:rsidRPr="00FA2F1B">
        <w:rPr>
          <w:sz w:val="28"/>
          <w:szCs w:val="28"/>
        </w:rPr>
        <w:t>. додаток до Програми викласти в новій редакції (додається)</w:t>
      </w:r>
      <w:r>
        <w:rPr>
          <w:sz w:val="28"/>
          <w:szCs w:val="28"/>
          <w:lang w:val="uk-UA"/>
        </w:rPr>
        <w:t>.</w:t>
      </w:r>
    </w:p>
    <w:p w:rsidR="00923420" w:rsidRPr="00FA2F1B" w:rsidRDefault="00923420" w:rsidP="00BC173F">
      <w:pPr>
        <w:ind w:firstLine="708"/>
        <w:jc w:val="both"/>
        <w:rPr>
          <w:sz w:val="28"/>
          <w:szCs w:val="28"/>
        </w:rPr>
      </w:pPr>
    </w:p>
    <w:p w:rsidR="00923420" w:rsidRPr="00D25C25" w:rsidRDefault="00923420" w:rsidP="00FA2F1B">
      <w:pPr>
        <w:ind w:firstLine="708"/>
        <w:jc w:val="both"/>
        <w:rPr>
          <w:sz w:val="28"/>
          <w:szCs w:val="28"/>
          <w:lang w:val="uk-UA"/>
        </w:rPr>
      </w:pPr>
      <w:r w:rsidRPr="00D25C25">
        <w:rPr>
          <w:sz w:val="28"/>
          <w:szCs w:val="28"/>
          <w:lang w:val="uk-UA"/>
        </w:rPr>
        <w:t>2. Контроль за виконанням рішення покласти на постійну комісію районної ради з питань депутатської діяльності, державної регуляторної політики, законності та соціальної політики  і районну державну адміністрацію.</w:t>
      </w:r>
    </w:p>
    <w:p w:rsidR="00923420" w:rsidRPr="00D25C25" w:rsidRDefault="00923420" w:rsidP="00FA2F1B">
      <w:pPr>
        <w:tabs>
          <w:tab w:val="left" w:pos="3382"/>
        </w:tabs>
        <w:rPr>
          <w:sz w:val="28"/>
          <w:szCs w:val="28"/>
          <w:lang w:val="uk-UA"/>
        </w:rPr>
      </w:pPr>
    </w:p>
    <w:p w:rsidR="00923420" w:rsidRPr="00FA2F1B" w:rsidRDefault="00923420" w:rsidP="00FA2F1B">
      <w:pPr>
        <w:tabs>
          <w:tab w:val="left" w:pos="5954"/>
          <w:tab w:val="left" w:pos="7088"/>
          <w:tab w:val="left" w:pos="7371"/>
        </w:tabs>
        <w:rPr>
          <w:sz w:val="28"/>
          <w:szCs w:val="28"/>
        </w:rPr>
      </w:pPr>
      <w:r w:rsidRPr="00FA2F1B">
        <w:rPr>
          <w:sz w:val="28"/>
          <w:szCs w:val="28"/>
        </w:rPr>
        <w:t>Голова ради</w:t>
      </w:r>
      <w:r w:rsidRPr="00FA2F1B">
        <w:rPr>
          <w:sz w:val="28"/>
          <w:szCs w:val="28"/>
        </w:rPr>
        <w:tab/>
      </w:r>
      <w:r w:rsidRPr="00FA2F1B">
        <w:rPr>
          <w:sz w:val="28"/>
          <w:szCs w:val="28"/>
        </w:rPr>
        <w:tab/>
        <w:t>О.П.Покутній</w:t>
      </w:r>
    </w:p>
    <w:p w:rsidR="00923420" w:rsidRPr="00FA2F1B" w:rsidRDefault="00923420" w:rsidP="00FA2F1B">
      <w:pPr>
        <w:tabs>
          <w:tab w:val="left" w:pos="5954"/>
          <w:tab w:val="left" w:pos="7088"/>
          <w:tab w:val="left" w:pos="7371"/>
        </w:tabs>
        <w:rPr>
          <w:sz w:val="28"/>
          <w:szCs w:val="28"/>
        </w:rPr>
      </w:pPr>
    </w:p>
    <w:p w:rsidR="00923420" w:rsidRPr="00FA2F1B" w:rsidRDefault="00923420" w:rsidP="00FA2F1B">
      <w:pPr>
        <w:tabs>
          <w:tab w:val="left" w:pos="5954"/>
          <w:tab w:val="left" w:pos="7088"/>
          <w:tab w:val="left" w:pos="7371"/>
        </w:tabs>
        <w:spacing w:line="240" w:lineRule="exact"/>
        <w:rPr>
          <w:sz w:val="28"/>
          <w:szCs w:val="28"/>
        </w:rPr>
      </w:pPr>
      <w:r w:rsidRPr="00FA2F1B">
        <w:rPr>
          <w:sz w:val="28"/>
          <w:szCs w:val="28"/>
        </w:rPr>
        <w:t>Про</w:t>
      </w:r>
      <w:r>
        <w:rPr>
          <w:sz w:val="28"/>
          <w:szCs w:val="28"/>
          <w:lang w:val="uk-UA"/>
        </w:rPr>
        <w:t>є</w:t>
      </w:r>
      <w:r w:rsidRPr="00FA2F1B">
        <w:rPr>
          <w:sz w:val="28"/>
          <w:szCs w:val="28"/>
        </w:rPr>
        <w:t>кт рішення підготовлений</w:t>
      </w:r>
    </w:p>
    <w:p w:rsidR="00923420" w:rsidRPr="00FA2F1B" w:rsidRDefault="00923420" w:rsidP="00FA2F1B">
      <w:pPr>
        <w:tabs>
          <w:tab w:val="left" w:pos="5954"/>
          <w:tab w:val="left" w:pos="7088"/>
          <w:tab w:val="left" w:pos="7371"/>
        </w:tabs>
        <w:spacing w:line="240" w:lineRule="exact"/>
        <w:rPr>
          <w:sz w:val="28"/>
          <w:szCs w:val="28"/>
        </w:rPr>
      </w:pPr>
      <w:r w:rsidRPr="00FA2F1B">
        <w:rPr>
          <w:sz w:val="28"/>
          <w:szCs w:val="28"/>
        </w:rPr>
        <w:t xml:space="preserve">управлінням соціального захисту </w:t>
      </w:r>
    </w:p>
    <w:p w:rsidR="00923420" w:rsidRPr="00FA2F1B" w:rsidRDefault="00923420" w:rsidP="00FA2F1B">
      <w:pPr>
        <w:tabs>
          <w:tab w:val="left" w:pos="5954"/>
          <w:tab w:val="left" w:pos="7088"/>
          <w:tab w:val="left" w:pos="7371"/>
        </w:tabs>
        <w:spacing w:line="240" w:lineRule="exact"/>
        <w:rPr>
          <w:sz w:val="28"/>
          <w:szCs w:val="28"/>
        </w:rPr>
      </w:pPr>
      <w:r w:rsidRPr="00FA2F1B">
        <w:rPr>
          <w:sz w:val="28"/>
          <w:szCs w:val="28"/>
        </w:rPr>
        <w:t xml:space="preserve">населення райдержадміністрації </w:t>
      </w:r>
    </w:p>
    <w:p w:rsidR="00923420" w:rsidRPr="00FA2F1B" w:rsidRDefault="00923420" w:rsidP="00FA2F1B">
      <w:pPr>
        <w:tabs>
          <w:tab w:val="left" w:pos="5954"/>
          <w:tab w:val="left" w:pos="7088"/>
          <w:tab w:val="left" w:pos="7371"/>
        </w:tabs>
        <w:spacing w:line="240" w:lineRule="exact"/>
        <w:rPr>
          <w:sz w:val="28"/>
          <w:szCs w:val="28"/>
        </w:rPr>
      </w:pPr>
    </w:p>
    <w:p w:rsidR="00923420" w:rsidRDefault="00923420" w:rsidP="00FA2F1B">
      <w:pPr>
        <w:tabs>
          <w:tab w:val="left" w:pos="5954"/>
          <w:tab w:val="left" w:pos="7088"/>
          <w:tab w:val="left" w:pos="7371"/>
        </w:tabs>
        <w:rPr>
          <w:sz w:val="28"/>
          <w:szCs w:val="28"/>
        </w:rPr>
      </w:pPr>
      <w:r w:rsidRPr="00FA2F1B">
        <w:rPr>
          <w:sz w:val="28"/>
          <w:szCs w:val="28"/>
        </w:rPr>
        <w:t xml:space="preserve">Начальник управління   </w:t>
      </w:r>
      <w:r w:rsidRPr="00FA2F1B">
        <w:rPr>
          <w:sz w:val="28"/>
          <w:szCs w:val="28"/>
        </w:rPr>
        <w:tab/>
      </w:r>
      <w:r w:rsidRPr="00FA2F1B">
        <w:rPr>
          <w:sz w:val="28"/>
          <w:szCs w:val="28"/>
        </w:rPr>
        <w:tab/>
        <w:t>О.А.Семененко</w:t>
      </w:r>
    </w:p>
    <w:p w:rsidR="00923420" w:rsidRDefault="00923420" w:rsidP="00FA2F1B">
      <w:pPr>
        <w:tabs>
          <w:tab w:val="left" w:pos="5954"/>
          <w:tab w:val="left" w:pos="7088"/>
          <w:tab w:val="left" w:pos="7371"/>
        </w:tabs>
        <w:rPr>
          <w:sz w:val="28"/>
          <w:szCs w:val="28"/>
        </w:rPr>
      </w:pPr>
    </w:p>
    <w:p w:rsidR="00923420" w:rsidRDefault="00923420" w:rsidP="00FA2F1B">
      <w:pPr>
        <w:tabs>
          <w:tab w:val="left" w:pos="5954"/>
          <w:tab w:val="left" w:pos="7088"/>
          <w:tab w:val="left" w:pos="7371"/>
        </w:tabs>
        <w:rPr>
          <w:sz w:val="28"/>
          <w:szCs w:val="28"/>
        </w:rPr>
      </w:pPr>
    </w:p>
    <w:p w:rsidR="00923420" w:rsidRPr="00FA2F1B" w:rsidRDefault="00923420" w:rsidP="00FA2F1B">
      <w:pPr>
        <w:tabs>
          <w:tab w:val="left" w:pos="5954"/>
          <w:tab w:val="left" w:pos="7088"/>
          <w:tab w:val="left" w:pos="7371"/>
        </w:tabs>
        <w:rPr>
          <w:sz w:val="28"/>
          <w:szCs w:val="28"/>
        </w:rPr>
      </w:pPr>
    </w:p>
    <w:p w:rsidR="00923420" w:rsidRPr="001A16CD" w:rsidRDefault="00923420" w:rsidP="00FA2F1B">
      <w:pPr>
        <w:tabs>
          <w:tab w:val="left" w:pos="5954"/>
          <w:tab w:val="left" w:pos="7088"/>
          <w:tab w:val="left" w:pos="7371"/>
        </w:tabs>
        <w:rPr>
          <w:sz w:val="28"/>
          <w:szCs w:val="28"/>
          <w:lang w:val="uk-UA"/>
        </w:rPr>
      </w:pPr>
      <w:r w:rsidRPr="00FA2F1B">
        <w:rPr>
          <w:sz w:val="28"/>
          <w:szCs w:val="28"/>
        </w:rPr>
        <w:t>Аркуш погодження додається</w:t>
      </w:r>
      <w:r>
        <w:rPr>
          <w:sz w:val="28"/>
          <w:szCs w:val="28"/>
        </w:rPr>
        <w:t>.</w:t>
      </w:r>
    </w:p>
    <w:p w:rsidR="00923420" w:rsidRDefault="00923420" w:rsidP="00395F16">
      <w:pPr>
        <w:jc w:val="both"/>
      </w:pPr>
    </w:p>
    <w:p w:rsidR="00923420" w:rsidRDefault="00923420" w:rsidP="00395F16">
      <w:pPr>
        <w:jc w:val="both"/>
      </w:pPr>
    </w:p>
    <w:p w:rsidR="00923420" w:rsidRDefault="00923420" w:rsidP="00395F16">
      <w:pPr>
        <w:jc w:val="both"/>
      </w:pPr>
    </w:p>
    <w:p w:rsidR="00923420" w:rsidRDefault="00923420" w:rsidP="00395F16">
      <w:pPr>
        <w:jc w:val="both"/>
      </w:pPr>
    </w:p>
    <w:p w:rsidR="00923420" w:rsidRDefault="00923420" w:rsidP="00395F16">
      <w:pPr>
        <w:jc w:val="both"/>
      </w:pPr>
    </w:p>
    <w:p w:rsidR="00923420" w:rsidRDefault="00923420" w:rsidP="00395F16">
      <w:pPr>
        <w:jc w:val="both"/>
      </w:pPr>
    </w:p>
    <w:p w:rsidR="00923420" w:rsidRDefault="00923420" w:rsidP="00395F16">
      <w:pPr>
        <w:jc w:val="both"/>
      </w:pPr>
    </w:p>
    <w:p w:rsidR="00923420" w:rsidRDefault="00923420" w:rsidP="00395F16">
      <w:pPr>
        <w:jc w:val="both"/>
      </w:pPr>
    </w:p>
    <w:p w:rsidR="00923420" w:rsidRDefault="00923420" w:rsidP="00395F16">
      <w:pPr>
        <w:jc w:val="both"/>
      </w:pPr>
    </w:p>
    <w:p w:rsidR="00923420" w:rsidRDefault="00923420" w:rsidP="00395F16">
      <w:pPr>
        <w:jc w:val="both"/>
      </w:pPr>
    </w:p>
    <w:p w:rsidR="00923420" w:rsidRDefault="00923420" w:rsidP="00395F16">
      <w:pPr>
        <w:jc w:val="both"/>
      </w:pPr>
    </w:p>
    <w:p w:rsidR="00923420" w:rsidRDefault="00923420" w:rsidP="00395F16">
      <w:pPr>
        <w:jc w:val="both"/>
      </w:pPr>
    </w:p>
    <w:p w:rsidR="00923420" w:rsidRDefault="00923420" w:rsidP="00EA78D7">
      <w:pPr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Пояснювальна записка</w:t>
      </w:r>
    </w:p>
    <w:p w:rsidR="00923420" w:rsidRDefault="00923420" w:rsidP="00EA78D7">
      <w:pPr>
        <w:jc w:val="center"/>
        <w:rPr>
          <w:sz w:val="32"/>
          <w:szCs w:val="32"/>
          <w:lang w:val="uk-UA"/>
        </w:rPr>
      </w:pPr>
    </w:p>
    <w:p w:rsidR="00923420" w:rsidRPr="00EA78D7" w:rsidRDefault="00923420" w:rsidP="00EA78D7">
      <w:pPr>
        <w:spacing w:line="240" w:lineRule="exact"/>
        <w:jc w:val="both"/>
        <w:rPr>
          <w:b/>
          <w:sz w:val="28"/>
          <w:szCs w:val="28"/>
          <w:lang w:val="uk-UA"/>
        </w:rPr>
      </w:pPr>
      <w:r w:rsidRPr="00EA78D7">
        <w:rPr>
          <w:b/>
          <w:sz w:val="28"/>
          <w:szCs w:val="28"/>
          <w:lang w:val="uk-UA"/>
        </w:rPr>
        <w:t xml:space="preserve">до проекту  рішення районної ради «Про внесення змін до районної Програми соціальної підтримки ветеранів війни, праці, дітей війни, </w:t>
      </w:r>
      <w:r>
        <w:rPr>
          <w:b/>
          <w:sz w:val="28"/>
          <w:szCs w:val="28"/>
          <w:lang w:val="uk-UA"/>
        </w:rPr>
        <w:t>осіб з інвалідністю</w:t>
      </w:r>
      <w:r w:rsidRPr="00EA78D7">
        <w:rPr>
          <w:b/>
          <w:sz w:val="28"/>
          <w:szCs w:val="28"/>
          <w:lang w:val="uk-UA"/>
        </w:rPr>
        <w:t>, інших соціальних груп населення, що перебувають у складних життєвих обставинах «Назустріч людям» на 2018 - 2020 роки</w:t>
      </w:r>
      <w:r>
        <w:rPr>
          <w:b/>
          <w:sz w:val="28"/>
          <w:szCs w:val="28"/>
          <w:lang w:val="uk-UA"/>
        </w:rPr>
        <w:t xml:space="preserve"> (зі змінами та доповненнями)</w:t>
      </w:r>
      <w:r w:rsidRPr="00EA78D7">
        <w:rPr>
          <w:b/>
          <w:sz w:val="28"/>
          <w:szCs w:val="28"/>
          <w:lang w:val="uk-UA"/>
        </w:rPr>
        <w:t>, затвердженої рішенням районної ради від 29.09.2017 №7</w:t>
      </w:r>
    </w:p>
    <w:p w:rsidR="00923420" w:rsidRDefault="00923420" w:rsidP="00EA78D7">
      <w:pPr>
        <w:spacing w:line="240" w:lineRule="exact"/>
        <w:jc w:val="both"/>
        <w:rPr>
          <w:sz w:val="28"/>
          <w:szCs w:val="28"/>
          <w:lang w:val="uk-UA"/>
        </w:rPr>
      </w:pPr>
    </w:p>
    <w:p w:rsidR="00923420" w:rsidRDefault="00923420" w:rsidP="00BE428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Проект  рішення районної ради про внесення змін  до  районної </w:t>
      </w:r>
      <w:r w:rsidRPr="00EA78D7">
        <w:rPr>
          <w:sz w:val="28"/>
          <w:szCs w:val="28"/>
          <w:lang w:val="uk-UA"/>
        </w:rPr>
        <w:t xml:space="preserve">Програми соціальної підтримки ветеранів війни, праці, дітей війни, </w:t>
      </w:r>
      <w:r>
        <w:rPr>
          <w:sz w:val="28"/>
          <w:szCs w:val="28"/>
          <w:lang w:val="uk-UA"/>
        </w:rPr>
        <w:t>осіб з інвалідністю</w:t>
      </w:r>
      <w:r w:rsidRPr="00EA78D7">
        <w:rPr>
          <w:sz w:val="28"/>
          <w:szCs w:val="28"/>
          <w:lang w:val="uk-UA"/>
        </w:rPr>
        <w:t>, інших соціальних груп населення, що перебувають у складних життєвих обставинах «Назустріч людям» на 2018 - 2020 роки</w:t>
      </w:r>
      <w:r>
        <w:rPr>
          <w:sz w:val="28"/>
          <w:szCs w:val="28"/>
          <w:lang w:val="uk-UA"/>
        </w:rPr>
        <w:t xml:space="preserve"> (зі змінами)</w:t>
      </w:r>
      <w:r w:rsidRPr="00EA78D7">
        <w:rPr>
          <w:sz w:val="28"/>
          <w:szCs w:val="28"/>
          <w:lang w:val="uk-UA"/>
        </w:rPr>
        <w:t>, затвердженої рішенням районної ради від 29.09.2017 №7</w:t>
      </w:r>
      <w:r>
        <w:rPr>
          <w:sz w:val="28"/>
          <w:szCs w:val="28"/>
          <w:lang w:val="uk-UA"/>
        </w:rPr>
        <w:t xml:space="preserve"> розроблений у зв’язку з необхідністю:</w:t>
      </w:r>
      <w:r>
        <w:rPr>
          <w:sz w:val="28"/>
          <w:szCs w:val="28"/>
          <w:lang w:val="uk-UA"/>
        </w:rPr>
        <w:tab/>
      </w:r>
    </w:p>
    <w:p w:rsidR="00923420" w:rsidRDefault="00923420" w:rsidP="00E172CB">
      <w:pPr>
        <w:pStyle w:val="ListParagraph"/>
        <w:numPr>
          <w:ilvl w:val="0"/>
          <w:numId w:val="29"/>
        </w:numPr>
        <w:jc w:val="both"/>
        <w:rPr>
          <w:sz w:val="28"/>
          <w:szCs w:val="28"/>
          <w:lang w:val="uk-UA"/>
        </w:rPr>
      </w:pPr>
      <w:r w:rsidRPr="00E172CB">
        <w:rPr>
          <w:sz w:val="28"/>
          <w:szCs w:val="28"/>
          <w:lang w:val="uk-UA"/>
        </w:rPr>
        <w:t xml:space="preserve">зміни назви виконавця «комунальна установа Пологівська центральна районна лікарня Пологівської районної ради Запорізької області»  на «комунальне некомерційне підприємство «Пологівська багатопрофільна лікарня інтенсивного лікування» Пологівської районної ради Запорізької області». </w:t>
      </w:r>
    </w:p>
    <w:p w:rsidR="00923420" w:rsidRDefault="00923420" w:rsidP="00E172CB">
      <w:pPr>
        <w:pStyle w:val="ListParagraph"/>
        <w:numPr>
          <w:ilvl w:val="0"/>
          <w:numId w:val="29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збільшення обсягу бюджетних призначень на захід Програми, а саме: над</w:t>
      </w:r>
      <w:r w:rsidRPr="00E172CB">
        <w:rPr>
          <w:sz w:val="28"/>
          <w:szCs w:val="28"/>
          <w:lang w:val="uk-UA"/>
        </w:rPr>
        <w:t>ання  грошової допомоги громадянам, які знаходяться на лікуванні програмним гемодіалізом</w:t>
      </w:r>
      <w:r>
        <w:rPr>
          <w:sz w:val="28"/>
          <w:szCs w:val="28"/>
          <w:lang w:val="uk-UA"/>
        </w:rPr>
        <w:t xml:space="preserve"> на 21,0 тис. грн. У липні місяці відбулося збільшення кількості отримувачів даного виду допомоги одну особу. Необхідні додаткові кошти у розмірі 13,3 тис. грн.  будуть перерозподілені між заходами Програми. Виділення додаткових коштів не потребує.</w:t>
      </w:r>
    </w:p>
    <w:p w:rsidR="00923420" w:rsidRPr="00B85670" w:rsidRDefault="00923420" w:rsidP="00B85670">
      <w:pPr>
        <w:pStyle w:val="ListParagraph"/>
        <w:numPr>
          <w:ilvl w:val="0"/>
          <w:numId w:val="29"/>
        </w:numPr>
        <w:jc w:val="both"/>
        <w:rPr>
          <w:color w:val="000000"/>
          <w:sz w:val="28"/>
          <w:szCs w:val="28"/>
          <w:shd w:val="clear" w:color="auto" w:fill="FFFFFF"/>
        </w:rPr>
      </w:pPr>
      <w:r w:rsidRPr="00B85670">
        <w:rPr>
          <w:sz w:val="28"/>
          <w:szCs w:val="28"/>
          <w:lang w:val="uk-UA"/>
        </w:rPr>
        <w:t xml:space="preserve">збільшення обсягу </w:t>
      </w:r>
      <w:r>
        <w:rPr>
          <w:sz w:val="28"/>
          <w:szCs w:val="28"/>
          <w:lang w:val="uk-UA"/>
        </w:rPr>
        <w:t>бюджетних призначень</w:t>
      </w:r>
      <w:r w:rsidRPr="00B85670">
        <w:rPr>
          <w:sz w:val="28"/>
          <w:szCs w:val="28"/>
          <w:lang w:val="uk-UA"/>
        </w:rPr>
        <w:t xml:space="preserve"> на захід Програми, а саме: надання адресної матеріальної допомоги громадянам Пологівського району для проведення ендопротезування колінного, тазостегнового суглобів та післяопераційної реабілітації на 690,0 тис. грн. </w:t>
      </w:r>
      <w:r w:rsidRPr="00B85670">
        <w:rPr>
          <w:color w:val="000000"/>
          <w:sz w:val="28"/>
          <w:szCs w:val="28"/>
          <w:shd w:val="clear" w:color="auto" w:fill="FFFFFF"/>
        </w:rPr>
        <w:t>У зв’язку з 100% використанням виділених коштів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з районного бюджету у 2019</w:t>
      </w:r>
      <w:r w:rsidRPr="00B85670">
        <w:rPr>
          <w:color w:val="000000"/>
          <w:sz w:val="28"/>
          <w:szCs w:val="28"/>
          <w:shd w:val="clear" w:color="auto" w:fill="FFFFFF"/>
        </w:rPr>
        <w:t>, 14 заяв  громадян, які потребують оперативного втручання та звернулися із заявами вперше, залишилися без розгляду. Також подано 3 заяви на отримання адресної матеріальної допомоги на післяопераційну реабілітацію (відшкодування витрат на проведення операції було здійснено за власні кошти).</w:t>
      </w:r>
    </w:p>
    <w:p w:rsidR="00923420" w:rsidRPr="00E172CB" w:rsidRDefault="00923420" w:rsidP="00551C48">
      <w:pPr>
        <w:pStyle w:val="ListParagraph"/>
        <w:numPr>
          <w:ilvl w:val="0"/>
          <w:numId w:val="29"/>
        </w:numPr>
        <w:jc w:val="both"/>
        <w:rPr>
          <w:sz w:val="28"/>
          <w:szCs w:val="28"/>
          <w:lang w:val="uk-UA"/>
        </w:rPr>
      </w:pPr>
      <w:r w:rsidRPr="00B85670">
        <w:rPr>
          <w:sz w:val="28"/>
          <w:szCs w:val="28"/>
          <w:lang w:val="uk-UA"/>
        </w:rPr>
        <w:t xml:space="preserve">збільшення обсягу </w:t>
      </w:r>
      <w:r>
        <w:rPr>
          <w:sz w:val="28"/>
          <w:szCs w:val="28"/>
          <w:lang w:val="uk-UA"/>
        </w:rPr>
        <w:t xml:space="preserve">бюджетних призначень </w:t>
      </w:r>
      <w:bookmarkStart w:id="0" w:name="_GoBack"/>
      <w:bookmarkEnd w:id="0"/>
      <w:r w:rsidRPr="00B85670">
        <w:rPr>
          <w:sz w:val="28"/>
          <w:szCs w:val="28"/>
          <w:lang w:val="uk-UA"/>
        </w:rPr>
        <w:t xml:space="preserve">субвенції Воскресенської сільської ради на виконання заходу Програми, а саме:  здійснення </w:t>
      </w:r>
      <w:r w:rsidRPr="00551C48">
        <w:rPr>
          <w:sz w:val="28"/>
          <w:szCs w:val="28"/>
          <w:lang w:val="uk-UA"/>
        </w:rPr>
        <w:t>виплати грошової компенсації фізичним особам, які надають соціальні послуги громадянам похил</w:t>
      </w:r>
      <w:r>
        <w:rPr>
          <w:sz w:val="28"/>
          <w:szCs w:val="28"/>
          <w:lang w:val="uk-UA"/>
        </w:rPr>
        <w:t>ого віку, особам з інвалідністю</w:t>
      </w:r>
      <w:r w:rsidRPr="00551C48">
        <w:rPr>
          <w:sz w:val="28"/>
          <w:szCs w:val="28"/>
          <w:lang w:val="uk-UA"/>
        </w:rPr>
        <w:t>, дітям з інвалідністю, хворим, які не здатні до самообслуговування і</w:t>
      </w:r>
      <w:r>
        <w:rPr>
          <w:sz w:val="28"/>
          <w:szCs w:val="28"/>
          <w:lang w:val="uk-UA"/>
        </w:rPr>
        <w:t xml:space="preserve"> потребують сторонньої допомоги на 35,0 тис. грн. у зв’язку зі збільшенням кількості одержувачів даного виду допомоги.</w:t>
      </w:r>
    </w:p>
    <w:p w:rsidR="00923420" w:rsidRDefault="00923420" w:rsidP="00BE4289">
      <w:pPr>
        <w:jc w:val="both"/>
        <w:rPr>
          <w:sz w:val="28"/>
          <w:szCs w:val="28"/>
          <w:lang w:val="uk-UA"/>
        </w:rPr>
      </w:pPr>
    </w:p>
    <w:p w:rsidR="00923420" w:rsidRDefault="00923420" w:rsidP="00BE4289">
      <w:pPr>
        <w:jc w:val="both"/>
        <w:rPr>
          <w:sz w:val="28"/>
          <w:szCs w:val="28"/>
          <w:lang w:val="uk-UA"/>
        </w:rPr>
      </w:pPr>
    </w:p>
    <w:p w:rsidR="00923420" w:rsidRDefault="00923420" w:rsidP="00EA78D7">
      <w:pPr>
        <w:spacing w:line="24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управління</w:t>
      </w:r>
    </w:p>
    <w:p w:rsidR="00923420" w:rsidRDefault="00923420" w:rsidP="00EA78D7">
      <w:pPr>
        <w:spacing w:line="24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соціального захисту </w:t>
      </w:r>
    </w:p>
    <w:p w:rsidR="00923420" w:rsidRPr="00EA78D7" w:rsidRDefault="00923420" w:rsidP="00E75949">
      <w:pPr>
        <w:tabs>
          <w:tab w:val="left" w:pos="5954"/>
          <w:tab w:val="left" w:pos="7088"/>
          <w:tab w:val="left" w:pos="7371"/>
        </w:tabs>
        <w:spacing w:line="240" w:lineRule="exact"/>
        <w:rPr>
          <w:sz w:val="28"/>
          <w:szCs w:val="28"/>
          <w:lang w:val="uk-UA"/>
        </w:rPr>
        <w:sectPr w:rsidR="00923420" w:rsidRPr="00EA78D7" w:rsidSect="00635D6C">
          <w:pgSz w:w="11906" w:h="16838"/>
          <w:pgMar w:top="899" w:right="567" w:bottom="567" w:left="1134" w:header="709" w:footer="709" w:gutter="0"/>
          <w:cols w:space="708"/>
          <w:docGrid w:linePitch="360"/>
        </w:sectPr>
      </w:pPr>
      <w:r>
        <w:rPr>
          <w:sz w:val="28"/>
          <w:lang w:val="uk-UA"/>
        </w:rPr>
        <w:t>населення райдержадміністрації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О.А.Семененко </w:t>
      </w:r>
    </w:p>
    <w:p w:rsidR="00923420" w:rsidRDefault="00923420" w:rsidP="00BC173F">
      <w:pPr>
        <w:ind w:left="10620"/>
        <w:rPr>
          <w:lang w:val="uk-UA"/>
        </w:rPr>
      </w:pPr>
      <w:r>
        <w:rPr>
          <w:lang w:val="uk-UA"/>
        </w:rPr>
        <w:t xml:space="preserve">Додаток </w:t>
      </w:r>
    </w:p>
    <w:p w:rsidR="00923420" w:rsidRDefault="00923420" w:rsidP="00BC173F">
      <w:pPr>
        <w:ind w:left="9912" w:firstLine="708"/>
        <w:rPr>
          <w:lang w:val="uk-UA"/>
        </w:rPr>
      </w:pPr>
      <w:r>
        <w:rPr>
          <w:lang w:val="uk-UA"/>
        </w:rPr>
        <w:t xml:space="preserve">до рішення районної ради </w:t>
      </w:r>
    </w:p>
    <w:p w:rsidR="00923420" w:rsidRDefault="00923420" w:rsidP="00BC173F">
      <w:pPr>
        <w:ind w:left="9912" w:firstLine="708"/>
        <w:rPr>
          <w:b/>
          <w:sz w:val="28"/>
          <w:szCs w:val="28"/>
          <w:lang w:val="uk-UA"/>
        </w:rPr>
      </w:pPr>
      <w:r>
        <w:rPr>
          <w:lang w:val="uk-UA"/>
        </w:rPr>
        <w:t>_____________ № _________</w:t>
      </w:r>
    </w:p>
    <w:p w:rsidR="00923420" w:rsidRDefault="00923420" w:rsidP="00BC173F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</w:p>
    <w:p w:rsidR="00923420" w:rsidRPr="00BC173F" w:rsidRDefault="00923420" w:rsidP="00BC173F">
      <w:pPr>
        <w:jc w:val="both"/>
        <w:rPr>
          <w:lang w:val="uk-UA"/>
        </w:rPr>
      </w:pP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Pr="00BC173F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BC173F">
        <w:rPr>
          <w:lang w:val="uk-UA"/>
        </w:rPr>
        <w:t xml:space="preserve">Додаток </w:t>
      </w:r>
    </w:p>
    <w:p w:rsidR="00923420" w:rsidRDefault="00923420" w:rsidP="00BC173F">
      <w:pPr>
        <w:jc w:val="both"/>
        <w:rPr>
          <w:lang w:val="uk-UA"/>
        </w:rPr>
      </w:pPr>
      <w:r w:rsidRPr="00BC173F">
        <w:rPr>
          <w:lang w:val="uk-UA"/>
        </w:rPr>
        <w:tab/>
      </w:r>
      <w:r w:rsidRPr="00BC173F">
        <w:rPr>
          <w:lang w:val="uk-UA"/>
        </w:rPr>
        <w:tab/>
      </w:r>
      <w:r w:rsidRPr="00BC173F">
        <w:rPr>
          <w:lang w:val="uk-UA"/>
        </w:rPr>
        <w:tab/>
      </w:r>
      <w:r w:rsidRPr="00BC173F">
        <w:rPr>
          <w:lang w:val="uk-UA"/>
        </w:rPr>
        <w:tab/>
      </w:r>
      <w:r w:rsidRPr="00BC173F">
        <w:rPr>
          <w:lang w:val="uk-UA"/>
        </w:rPr>
        <w:tab/>
      </w:r>
      <w:r w:rsidRPr="00BC173F">
        <w:rPr>
          <w:lang w:val="uk-UA"/>
        </w:rPr>
        <w:tab/>
      </w:r>
      <w:r w:rsidRPr="00BC173F">
        <w:rPr>
          <w:lang w:val="uk-UA"/>
        </w:rPr>
        <w:tab/>
      </w:r>
      <w:r w:rsidRPr="00BC173F">
        <w:rPr>
          <w:lang w:val="uk-UA"/>
        </w:rPr>
        <w:tab/>
      </w:r>
      <w:r w:rsidRPr="00BC173F">
        <w:rPr>
          <w:lang w:val="uk-UA"/>
        </w:rPr>
        <w:tab/>
      </w:r>
      <w:r w:rsidRPr="00BC173F">
        <w:rPr>
          <w:lang w:val="uk-UA"/>
        </w:rPr>
        <w:tab/>
      </w:r>
      <w:r w:rsidRPr="00BC173F">
        <w:rPr>
          <w:lang w:val="uk-UA"/>
        </w:rPr>
        <w:tab/>
      </w:r>
      <w:r w:rsidRPr="00BC173F">
        <w:rPr>
          <w:lang w:val="uk-UA"/>
        </w:rPr>
        <w:tab/>
      </w:r>
      <w:r w:rsidRPr="00BC173F">
        <w:rPr>
          <w:lang w:val="uk-UA"/>
        </w:rPr>
        <w:tab/>
      </w:r>
      <w:r w:rsidRPr="00BC173F">
        <w:rPr>
          <w:lang w:val="uk-UA"/>
        </w:rPr>
        <w:tab/>
      </w:r>
      <w:r w:rsidRPr="00BC173F">
        <w:rPr>
          <w:lang w:val="uk-UA"/>
        </w:rPr>
        <w:tab/>
        <w:t>до Програми</w:t>
      </w:r>
    </w:p>
    <w:p w:rsidR="00923420" w:rsidRPr="00BC173F" w:rsidRDefault="00923420" w:rsidP="00BC173F">
      <w:pPr>
        <w:jc w:val="both"/>
        <w:rPr>
          <w:lang w:val="uk-UA"/>
        </w:rPr>
      </w:pPr>
    </w:p>
    <w:p w:rsidR="00923420" w:rsidRDefault="00923420" w:rsidP="00BC173F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Перелік заходів, фінансування яких передбачається за рахунок коштів </w:t>
      </w:r>
    </w:p>
    <w:p w:rsidR="00923420" w:rsidRDefault="00923420" w:rsidP="00BC173F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районного, обласного бюджетів та інших джерел</w:t>
      </w:r>
    </w:p>
    <w:p w:rsidR="00923420" w:rsidRDefault="00923420" w:rsidP="00BC173F">
      <w:pPr>
        <w:jc w:val="center"/>
        <w:rPr>
          <w:b/>
          <w:sz w:val="28"/>
          <w:szCs w:val="28"/>
          <w:lang w:val="uk-UA"/>
        </w:rPr>
      </w:pPr>
    </w:p>
    <w:p w:rsidR="00923420" w:rsidRDefault="00923420" w:rsidP="00BC173F">
      <w:pPr>
        <w:jc w:val="center"/>
        <w:rPr>
          <w:b/>
          <w:sz w:val="28"/>
          <w:szCs w:val="28"/>
          <w:lang w:val="uk-UA"/>
        </w:rPr>
      </w:pPr>
    </w:p>
    <w:tbl>
      <w:tblPr>
        <w:tblW w:w="15734" w:type="dxa"/>
        <w:tblInd w:w="137" w:type="dxa"/>
        <w:tblLayout w:type="fixed"/>
        <w:tblLook w:val="0000"/>
      </w:tblPr>
      <w:tblGrid>
        <w:gridCol w:w="567"/>
        <w:gridCol w:w="2977"/>
        <w:gridCol w:w="2523"/>
        <w:gridCol w:w="28"/>
        <w:gridCol w:w="851"/>
        <w:gridCol w:w="850"/>
        <w:gridCol w:w="567"/>
        <w:gridCol w:w="851"/>
        <w:gridCol w:w="850"/>
        <w:gridCol w:w="709"/>
        <w:gridCol w:w="851"/>
        <w:gridCol w:w="850"/>
        <w:gridCol w:w="567"/>
        <w:gridCol w:w="851"/>
        <w:gridCol w:w="992"/>
        <w:gridCol w:w="850"/>
      </w:tblGrid>
      <w:tr w:rsidR="00923420" w:rsidTr="00274E98">
        <w:trPr>
          <w:cantSplit/>
          <w:trHeight w:val="543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Pr="00EF740E" w:rsidRDefault="00923420" w:rsidP="00BC173F">
            <w:pPr>
              <w:rPr>
                <w:sz w:val="22"/>
                <w:szCs w:val="22"/>
                <w:lang w:val="uk-UA"/>
              </w:rPr>
            </w:pPr>
            <w:r w:rsidRPr="00EF740E">
              <w:rPr>
                <w:sz w:val="22"/>
                <w:szCs w:val="22"/>
                <w:lang w:val="uk-UA"/>
              </w:rPr>
              <w:t>№</w:t>
            </w:r>
          </w:p>
          <w:p w:rsidR="00923420" w:rsidRPr="00EF740E" w:rsidRDefault="00923420" w:rsidP="00BC173F">
            <w:pPr>
              <w:rPr>
                <w:sz w:val="22"/>
                <w:szCs w:val="22"/>
                <w:lang w:val="uk-UA"/>
              </w:rPr>
            </w:pPr>
            <w:r w:rsidRPr="00EF740E">
              <w:rPr>
                <w:sz w:val="22"/>
                <w:szCs w:val="22"/>
                <w:lang w:val="uk-UA"/>
              </w:rPr>
              <w:t>з/п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Pr="00EF740E" w:rsidRDefault="00923420" w:rsidP="00BC173F">
            <w:pPr>
              <w:jc w:val="center"/>
              <w:rPr>
                <w:sz w:val="22"/>
                <w:szCs w:val="22"/>
                <w:lang w:val="uk-UA"/>
              </w:rPr>
            </w:pPr>
            <w:r w:rsidRPr="00EF740E">
              <w:rPr>
                <w:sz w:val="22"/>
                <w:szCs w:val="22"/>
                <w:lang w:val="uk-UA"/>
              </w:rPr>
              <w:t>Найменування заходів</w:t>
            </w:r>
          </w:p>
        </w:tc>
        <w:tc>
          <w:tcPr>
            <w:tcW w:w="2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Pr="00EF740E" w:rsidRDefault="00923420" w:rsidP="00BC173F">
            <w:pPr>
              <w:jc w:val="center"/>
              <w:rPr>
                <w:sz w:val="22"/>
                <w:szCs w:val="22"/>
                <w:lang w:val="uk-UA"/>
              </w:rPr>
            </w:pPr>
            <w:r w:rsidRPr="00EF740E">
              <w:rPr>
                <w:sz w:val="22"/>
                <w:szCs w:val="22"/>
                <w:lang w:val="uk-UA"/>
              </w:rPr>
              <w:t>Виконавці</w:t>
            </w:r>
          </w:p>
          <w:p w:rsidR="00923420" w:rsidRPr="00EF740E" w:rsidRDefault="00923420" w:rsidP="00BC173F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22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Pr="00EF740E" w:rsidRDefault="00923420" w:rsidP="00BC173F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>201</w:t>
            </w:r>
            <w:r>
              <w:rPr>
                <w:b/>
                <w:sz w:val="22"/>
                <w:szCs w:val="22"/>
                <w:lang w:val="uk-UA"/>
              </w:rPr>
              <w:t>8</w:t>
            </w:r>
            <w:r w:rsidRPr="00EF740E">
              <w:rPr>
                <w:b/>
                <w:sz w:val="22"/>
                <w:szCs w:val="22"/>
                <w:lang w:val="uk-UA"/>
              </w:rPr>
              <w:t xml:space="preserve"> рік</w:t>
            </w:r>
          </w:p>
          <w:p w:rsidR="00923420" w:rsidRPr="00EF740E" w:rsidRDefault="00923420" w:rsidP="00BC173F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>(тис. грн.)</w:t>
            </w: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Pr="00EF740E" w:rsidRDefault="00923420" w:rsidP="00BC173F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2019</w:t>
            </w:r>
            <w:r w:rsidRPr="00EF740E">
              <w:rPr>
                <w:b/>
                <w:sz w:val="22"/>
                <w:szCs w:val="22"/>
                <w:lang w:val="uk-UA"/>
              </w:rPr>
              <w:t xml:space="preserve"> рік</w:t>
            </w:r>
          </w:p>
          <w:p w:rsidR="00923420" w:rsidRPr="00EF740E" w:rsidRDefault="00923420" w:rsidP="00BC173F">
            <w:pPr>
              <w:rPr>
                <w:b/>
                <w:sz w:val="22"/>
                <w:szCs w:val="22"/>
                <w:lang w:val="uk-UA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 xml:space="preserve">      ( тис. грн.)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Pr="00EF740E" w:rsidRDefault="00923420" w:rsidP="00BC173F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2020</w:t>
            </w:r>
            <w:r w:rsidRPr="00EF740E">
              <w:rPr>
                <w:b/>
                <w:sz w:val="22"/>
                <w:szCs w:val="22"/>
                <w:lang w:val="uk-UA"/>
              </w:rPr>
              <w:t xml:space="preserve"> рік</w:t>
            </w:r>
          </w:p>
          <w:p w:rsidR="00923420" w:rsidRPr="00EF740E" w:rsidRDefault="00923420" w:rsidP="00BC173F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>( тис. грн.)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3420" w:rsidRPr="00AB40F6" w:rsidRDefault="00923420" w:rsidP="00BC173F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AB40F6">
              <w:rPr>
                <w:b/>
                <w:sz w:val="22"/>
                <w:szCs w:val="22"/>
                <w:lang w:val="uk-UA"/>
              </w:rPr>
              <w:t>Загальний обсяг</w:t>
            </w:r>
          </w:p>
          <w:p w:rsidR="00923420" w:rsidRPr="00AB40F6" w:rsidRDefault="00923420" w:rsidP="00BC173F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AB40F6">
              <w:rPr>
                <w:b/>
                <w:sz w:val="22"/>
                <w:szCs w:val="22"/>
                <w:lang w:val="uk-UA"/>
              </w:rPr>
              <w:t>фінансування</w:t>
            </w:r>
          </w:p>
          <w:p w:rsidR="00923420" w:rsidRPr="00AB40F6" w:rsidRDefault="00923420" w:rsidP="00BC173F">
            <w:pPr>
              <w:jc w:val="center"/>
              <w:rPr>
                <w:sz w:val="22"/>
                <w:szCs w:val="22"/>
              </w:rPr>
            </w:pPr>
            <w:r w:rsidRPr="00AB40F6">
              <w:rPr>
                <w:b/>
                <w:sz w:val="22"/>
                <w:szCs w:val="22"/>
                <w:lang w:val="uk-UA"/>
              </w:rPr>
              <w:t>(тис. грн.)</w:t>
            </w:r>
          </w:p>
        </w:tc>
      </w:tr>
      <w:tr w:rsidR="00923420" w:rsidRPr="00C02F5D" w:rsidTr="00274E98">
        <w:trPr>
          <w:cantSplit/>
          <w:trHeight w:val="1605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Default="00923420" w:rsidP="00BC173F">
            <w:pPr>
              <w:snapToGrid w:val="0"/>
              <w:rPr>
                <w:sz w:val="28"/>
                <w:szCs w:val="28"/>
                <w:lang w:val="uk-UA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Default="00923420" w:rsidP="00BC173F">
            <w:pPr>
              <w:snapToGrid w:val="0"/>
              <w:jc w:val="center"/>
              <w:rPr>
                <w:lang w:val="uk-UA"/>
              </w:rPr>
            </w:pPr>
          </w:p>
        </w:tc>
        <w:tc>
          <w:tcPr>
            <w:tcW w:w="2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Default="00923420" w:rsidP="00BC173F">
            <w:pPr>
              <w:snapToGrid w:val="0"/>
              <w:jc w:val="center"/>
              <w:rPr>
                <w:lang w:val="uk-UA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923420" w:rsidRDefault="00923420" w:rsidP="00BC173F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Районний бюджет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923420" w:rsidRDefault="00923420" w:rsidP="00BC173F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Субвенція Воскресенської сільської ради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923420" w:rsidRDefault="00923420" w:rsidP="00BC173F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Інші субвенції місцевих рад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923420" w:rsidRDefault="00923420" w:rsidP="00BC173F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Районний бюджет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923420" w:rsidRDefault="00923420" w:rsidP="00BC173F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Субвенція Воскресенської сільської ради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923420" w:rsidRDefault="00923420" w:rsidP="00BC173F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Інші субвенції місцевих рад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923420" w:rsidRDefault="00923420" w:rsidP="00BC173F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Районний бюджет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923420" w:rsidRDefault="00923420" w:rsidP="00BC173F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Субвенція в</w:t>
            </w:r>
          </w:p>
          <w:p w:rsidR="00923420" w:rsidRDefault="00923420" w:rsidP="00BC173F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Воскресенської  сільської ради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923420" w:rsidRPr="00AB40F6" w:rsidRDefault="00923420" w:rsidP="00BC173F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 w:rsidRPr="00AB40F6">
              <w:rPr>
                <w:sz w:val="20"/>
                <w:szCs w:val="20"/>
                <w:lang w:val="uk-UA"/>
              </w:rPr>
              <w:t>Інші субвенції місцевих рад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extDirection w:val="btLr"/>
            <w:vAlign w:val="center"/>
          </w:tcPr>
          <w:p w:rsidR="00923420" w:rsidRPr="00AB40F6" w:rsidRDefault="00923420" w:rsidP="00BC173F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Районний бюджет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923420" w:rsidRPr="00AB40F6" w:rsidRDefault="00923420" w:rsidP="00BC173F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 w:rsidRPr="00AB40F6">
              <w:rPr>
                <w:b/>
                <w:sz w:val="20"/>
                <w:szCs w:val="20"/>
                <w:lang w:val="uk-UA"/>
              </w:rPr>
              <w:t xml:space="preserve">Субвенція </w:t>
            </w:r>
            <w:r w:rsidRPr="00AB40F6">
              <w:rPr>
                <w:b/>
                <w:sz w:val="18"/>
                <w:szCs w:val="18"/>
                <w:lang w:val="uk-UA"/>
              </w:rPr>
              <w:t>Воскресенсько</w:t>
            </w:r>
            <w:r w:rsidRPr="00AB40F6">
              <w:rPr>
                <w:b/>
                <w:sz w:val="20"/>
                <w:szCs w:val="20"/>
                <w:lang w:val="uk-UA"/>
              </w:rPr>
              <w:t>ї сільської ради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923420" w:rsidRPr="00581C1F" w:rsidRDefault="00923420" w:rsidP="00BC173F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 w:rsidRPr="00581C1F">
              <w:rPr>
                <w:b/>
                <w:sz w:val="20"/>
                <w:szCs w:val="20"/>
                <w:lang w:val="uk-UA"/>
              </w:rPr>
              <w:t>І</w:t>
            </w:r>
            <w:r>
              <w:rPr>
                <w:b/>
                <w:sz w:val="20"/>
                <w:szCs w:val="20"/>
                <w:lang w:val="uk-UA"/>
              </w:rPr>
              <w:t>нші субвенції місцевих рад</w:t>
            </w:r>
          </w:p>
        </w:tc>
      </w:tr>
      <w:tr w:rsidR="00923420" w:rsidTr="00274E9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23420" w:rsidRPr="00EF740E" w:rsidRDefault="00923420" w:rsidP="00BC173F">
            <w:pPr>
              <w:rPr>
                <w:sz w:val="22"/>
                <w:szCs w:val="22"/>
                <w:lang w:val="uk-UA"/>
              </w:rPr>
            </w:pPr>
            <w:r w:rsidRPr="00EF740E">
              <w:rPr>
                <w:sz w:val="22"/>
                <w:szCs w:val="22"/>
                <w:lang w:val="uk-UA"/>
              </w:rPr>
              <w:t>1.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23420" w:rsidRPr="00C02F5D" w:rsidRDefault="00923420" w:rsidP="00BC173F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Надавати</w:t>
            </w:r>
            <w:r w:rsidRPr="00C02F5D">
              <w:rPr>
                <w:sz w:val="22"/>
                <w:szCs w:val="22"/>
                <w:lang w:val="uk-UA"/>
              </w:rPr>
              <w:t xml:space="preserve"> одноразо</w:t>
            </w:r>
            <w:r>
              <w:rPr>
                <w:sz w:val="22"/>
                <w:szCs w:val="22"/>
                <w:lang w:val="uk-UA"/>
              </w:rPr>
              <w:t>ву грошову</w:t>
            </w:r>
            <w:r w:rsidRPr="00C02F5D">
              <w:rPr>
                <w:sz w:val="22"/>
                <w:szCs w:val="22"/>
                <w:lang w:val="uk-UA"/>
              </w:rPr>
              <w:t xml:space="preserve"> допомоги</w:t>
            </w:r>
          </w:p>
          <w:p w:rsidR="00923420" w:rsidRPr="00C02F5D" w:rsidRDefault="00923420" w:rsidP="00BC173F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громадянам, яким виповнилось 100 років і більше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23420" w:rsidRPr="00C02F5D" w:rsidRDefault="00923420" w:rsidP="00BC173F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Управління  соціального захисту насе</w:t>
            </w:r>
            <w:r>
              <w:rPr>
                <w:sz w:val="22"/>
                <w:szCs w:val="22"/>
                <w:lang w:val="uk-UA"/>
              </w:rPr>
              <w:t>лення райдержадміністрації</w:t>
            </w:r>
          </w:p>
          <w:p w:rsidR="00923420" w:rsidRPr="00C02F5D" w:rsidRDefault="00923420" w:rsidP="00BC173F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1,0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1,0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1,0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0, 0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Pr="00AB40F6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 w:rsidRPr="00AB40F6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Pr="00AB40F6" w:rsidRDefault="00923420" w:rsidP="00274E98">
            <w:pPr>
              <w:jc w:val="right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3</w:t>
            </w:r>
            <w:r w:rsidRPr="00AB40F6">
              <w:rPr>
                <w:b/>
                <w:sz w:val="22"/>
                <w:szCs w:val="22"/>
                <w:lang w:val="uk-UA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23420" w:rsidRPr="00581C1F" w:rsidRDefault="00923420" w:rsidP="00274E98">
            <w:pPr>
              <w:jc w:val="right"/>
              <w:rPr>
                <w:b/>
                <w:sz w:val="22"/>
                <w:szCs w:val="22"/>
                <w:lang w:val="uk-UA"/>
              </w:rPr>
            </w:pPr>
            <w:r w:rsidRPr="00581C1F"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23420" w:rsidRPr="00581C1F" w:rsidRDefault="00923420" w:rsidP="00274E98">
            <w:pPr>
              <w:jc w:val="right"/>
              <w:rPr>
                <w:b/>
                <w:lang w:val="uk-UA"/>
              </w:rPr>
            </w:pPr>
            <w:r w:rsidRPr="00581C1F">
              <w:rPr>
                <w:b/>
                <w:lang w:val="uk-UA"/>
              </w:rPr>
              <w:t>0,0</w:t>
            </w:r>
          </w:p>
        </w:tc>
      </w:tr>
      <w:tr w:rsidR="00923420" w:rsidRPr="00EF740E" w:rsidTr="00274E98">
        <w:trPr>
          <w:trHeight w:val="1065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923420" w:rsidRPr="00EF740E" w:rsidRDefault="00923420" w:rsidP="00BC173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23420" w:rsidRPr="00C02F5D" w:rsidRDefault="00923420" w:rsidP="00BC173F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Надавати грошову допомогу</w:t>
            </w:r>
            <w:r w:rsidRPr="00C02F5D">
              <w:rPr>
                <w:sz w:val="22"/>
                <w:szCs w:val="22"/>
                <w:lang w:val="uk-UA"/>
              </w:rPr>
              <w:t xml:space="preserve"> громадянам, які опинились в екстремальній ситуації,</w:t>
            </w:r>
            <w:r>
              <w:rPr>
                <w:sz w:val="22"/>
                <w:szCs w:val="22"/>
                <w:lang w:val="uk-UA"/>
              </w:rPr>
              <w:t xml:space="preserve"> згідно Порядку її надання,</w:t>
            </w:r>
            <w:r w:rsidRPr="00C02F5D">
              <w:rPr>
                <w:sz w:val="22"/>
                <w:szCs w:val="22"/>
                <w:lang w:val="uk-UA"/>
              </w:rPr>
              <w:t xml:space="preserve"> </w:t>
            </w:r>
          </w:p>
          <w:p w:rsidR="00923420" w:rsidRPr="00C02F5D" w:rsidRDefault="00923420" w:rsidP="00BC173F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в тому числі: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23420" w:rsidRPr="00C02F5D" w:rsidRDefault="00923420" w:rsidP="00BC173F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Управління соціального захисту</w:t>
            </w:r>
            <w:r>
              <w:rPr>
                <w:sz w:val="22"/>
                <w:szCs w:val="22"/>
                <w:lang w:val="uk-UA"/>
              </w:rPr>
              <w:t xml:space="preserve"> населення райдержадміністрації</w:t>
            </w:r>
          </w:p>
          <w:p w:rsidR="00923420" w:rsidRPr="00C02F5D" w:rsidRDefault="00923420" w:rsidP="00BC173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2237,7</w:t>
            </w:r>
          </w:p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2200,</w:t>
            </w:r>
            <w:r w:rsidRPr="00C02F5D">
              <w:rPr>
                <w:sz w:val="22"/>
                <w:szCs w:val="22"/>
                <w:lang w:val="uk-UA"/>
              </w:rPr>
              <w:t>0</w:t>
            </w:r>
          </w:p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1100</w:t>
            </w:r>
            <w:r w:rsidRPr="00C02F5D">
              <w:rPr>
                <w:sz w:val="22"/>
                <w:szCs w:val="22"/>
                <w:lang w:val="uk-UA"/>
              </w:rPr>
              <w:t>,0</w:t>
            </w:r>
          </w:p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923420" w:rsidRPr="00581C1F" w:rsidRDefault="00923420" w:rsidP="00274E98">
            <w:pPr>
              <w:jc w:val="right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5537,7</w:t>
            </w:r>
          </w:p>
          <w:p w:rsidR="00923420" w:rsidRPr="00581C1F" w:rsidRDefault="00923420" w:rsidP="00274E98">
            <w:pPr>
              <w:ind w:left="113" w:right="113"/>
              <w:jc w:val="right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23420" w:rsidRPr="00581C1F" w:rsidRDefault="00923420" w:rsidP="00274E98">
            <w:pPr>
              <w:jc w:val="right"/>
              <w:rPr>
                <w:b/>
                <w:sz w:val="22"/>
                <w:szCs w:val="22"/>
                <w:lang w:val="uk-UA"/>
              </w:rPr>
            </w:pPr>
            <w:r w:rsidRPr="00581C1F">
              <w:rPr>
                <w:b/>
                <w:sz w:val="22"/>
                <w:szCs w:val="22"/>
                <w:lang w:val="uk-UA"/>
              </w:rPr>
              <w:t>0,0</w:t>
            </w:r>
          </w:p>
          <w:p w:rsidR="00923420" w:rsidRPr="00581C1F" w:rsidRDefault="00923420" w:rsidP="00274E98">
            <w:pPr>
              <w:jc w:val="right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23420" w:rsidRPr="00581C1F" w:rsidRDefault="00923420" w:rsidP="00274E98">
            <w:pPr>
              <w:jc w:val="right"/>
              <w:rPr>
                <w:b/>
                <w:sz w:val="22"/>
                <w:szCs w:val="22"/>
                <w:lang w:val="uk-UA"/>
              </w:rPr>
            </w:pPr>
            <w:r w:rsidRPr="00581C1F">
              <w:rPr>
                <w:b/>
                <w:sz w:val="22"/>
                <w:szCs w:val="22"/>
                <w:lang w:val="uk-UA"/>
              </w:rPr>
              <w:t>0,0</w:t>
            </w:r>
          </w:p>
          <w:p w:rsidR="00923420" w:rsidRPr="00581C1F" w:rsidRDefault="00923420" w:rsidP="00274E98">
            <w:pPr>
              <w:jc w:val="right"/>
              <w:rPr>
                <w:b/>
                <w:sz w:val="22"/>
                <w:szCs w:val="22"/>
                <w:lang w:val="uk-UA"/>
              </w:rPr>
            </w:pPr>
          </w:p>
        </w:tc>
      </w:tr>
      <w:tr w:rsidR="00923420" w:rsidRPr="00EF740E" w:rsidTr="00274E98">
        <w:trPr>
          <w:trHeight w:val="480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923420" w:rsidRPr="00EF740E" w:rsidRDefault="00923420" w:rsidP="00BC173F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23420" w:rsidRPr="00C02F5D" w:rsidRDefault="00923420" w:rsidP="00BC173F">
            <w:pPr>
              <w:spacing w:line="240" w:lineRule="exact"/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- </w:t>
            </w:r>
            <w:r w:rsidRPr="00C02F5D">
              <w:rPr>
                <w:sz w:val="22"/>
                <w:szCs w:val="22"/>
                <w:lang w:val="uk-UA"/>
              </w:rPr>
              <w:t>за депутатськими зверненням;</w:t>
            </w:r>
          </w:p>
          <w:p w:rsidR="00923420" w:rsidRPr="00C02F5D" w:rsidRDefault="00923420" w:rsidP="00BC173F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923420" w:rsidRPr="00C02F5D" w:rsidRDefault="00923420" w:rsidP="00BC173F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uk-UA"/>
              </w:rPr>
              <w:t>2135,0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923420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</w:p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923420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</w:p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923420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</w:p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2120,0</w:t>
            </w:r>
          </w:p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923420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</w:p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923420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</w:p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923420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</w:p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1020,0</w:t>
            </w:r>
          </w:p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923420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</w:p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923420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</w:p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923420" w:rsidRDefault="00923420" w:rsidP="00274E98">
            <w:pPr>
              <w:jc w:val="right"/>
              <w:rPr>
                <w:b/>
                <w:sz w:val="22"/>
                <w:szCs w:val="22"/>
                <w:lang w:val="uk-UA"/>
              </w:rPr>
            </w:pPr>
          </w:p>
          <w:p w:rsidR="00923420" w:rsidRPr="00581C1F" w:rsidRDefault="00923420" w:rsidP="00274E98">
            <w:pPr>
              <w:jc w:val="right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5275,0</w:t>
            </w:r>
          </w:p>
          <w:p w:rsidR="00923420" w:rsidRPr="00581C1F" w:rsidRDefault="00923420" w:rsidP="00274E98">
            <w:pPr>
              <w:jc w:val="right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23420" w:rsidRDefault="00923420" w:rsidP="00274E98">
            <w:pPr>
              <w:jc w:val="right"/>
              <w:rPr>
                <w:b/>
                <w:sz w:val="22"/>
                <w:szCs w:val="22"/>
                <w:lang w:val="uk-UA"/>
              </w:rPr>
            </w:pPr>
          </w:p>
          <w:p w:rsidR="00923420" w:rsidRDefault="00923420" w:rsidP="00274E98">
            <w:pPr>
              <w:jc w:val="right"/>
              <w:rPr>
                <w:b/>
                <w:sz w:val="22"/>
                <w:szCs w:val="22"/>
                <w:lang w:val="uk-UA"/>
              </w:rPr>
            </w:pPr>
          </w:p>
          <w:p w:rsidR="00923420" w:rsidRDefault="00923420" w:rsidP="00274E98">
            <w:pPr>
              <w:jc w:val="right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  <w:p w:rsidR="00923420" w:rsidRDefault="00923420" w:rsidP="00274E98">
            <w:pPr>
              <w:jc w:val="right"/>
              <w:rPr>
                <w:b/>
                <w:sz w:val="22"/>
                <w:szCs w:val="22"/>
                <w:lang w:val="uk-UA"/>
              </w:rPr>
            </w:pPr>
          </w:p>
          <w:p w:rsidR="00923420" w:rsidRPr="00581C1F" w:rsidRDefault="00923420" w:rsidP="00274E98">
            <w:pPr>
              <w:jc w:val="right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23420" w:rsidRDefault="00923420" w:rsidP="00274E98">
            <w:pPr>
              <w:jc w:val="right"/>
              <w:rPr>
                <w:b/>
                <w:sz w:val="22"/>
                <w:szCs w:val="22"/>
                <w:lang w:val="uk-UA"/>
              </w:rPr>
            </w:pPr>
          </w:p>
          <w:p w:rsidR="00923420" w:rsidRPr="00581C1F" w:rsidRDefault="00923420" w:rsidP="00274E98">
            <w:pPr>
              <w:jc w:val="right"/>
              <w:rPr>
                <w:b/>
                <w:sz w:val="22"/>
                <w:szCs w:val="22"/>
                <w:lang w:val="uk-UA"/>
              </w:rPr>
            </w:pPr>
            <w:r w:rsidRPr="00581C1F">
              <w:rPr>
                <w:b/>
                <w:sz w:val="22"/>
                <w:szCs w:val="22"/>
                <w:lang w:val="uk-UA"/>
              </w:rPr>
              <w:t>0,0</w:t>
            </w:r>
          </w:p>
          <w:p w:rsidR="00923420" w:rsidRPr="00581C1F" w:rsidRDefault="00923420" w:rsidP="00274E98">
            <w:pPr>
              <w:jc w:val="right"/>
              <w:rPr>
                <w:b/>
                <w:sz w:val="22"/>
                <w:szCs w:val="22"/>
                <w:lang w:val="uk-UA"/>
              </w:rPr>
            </w:pPr>
          </w:p>
        </w:tc>
      </w:tr>
      <w:tr w:rsidR="00923420" w:rsidRPr="00EF740E" w:rsidTr="00274E98">
        <w:trPr>
          <w:trHeight w:val="78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23420" w:rsidRPr="00EF740E" w:rsidRDefault="00923420" w:rsidP="00BC173F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923420" w:rsidRPr="00C02F5D" w:rsidRDefault="00923420" w:rsidP="00BC173F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-учасникам антитерористичної операції та членам їх сімей;</w:t>
            </w:r>
          </w:p>
        </w:tc>
        <w:tc>
          <w:tcPr>
            <w:tcW w:w="255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923420" w:rsidRPr="00C02F5D" w:rsidRDefault="00923420" w:rsidP="00BC173F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</w:t>
            </w: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60,0</w:t>
            </w:r>
          </w:p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60,0</w:t>
            </w:r>
          </w:p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923420" w:rsidRPr="00581C1F" w:rsidRDefault="00923420" w:rsidP="00274E98">
            <w:pPr>
              <w:jc w:val="right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18</w:t>
            </w:r>
            <w:r w:rsidRPr="00581C1F">
              <w:rPr>
                <w:b/>
                <w:sz w:val="22"/>
                <w:szCs w:val="22"/>
                <w:lang w:val="uk-UA"/>
              </w:rPr>
              <w:t>0,0</w:t>
            </w:r>
          </w:p>
          <w:p w:rsidR="00923420" w:rsidRPr="00581C1F" w:rsidRDefault="00923420" w:rsidP="00274E98">
            <w:pPr>
              <w:jc w:val="right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23420" w:rsidRPr="00581C1F" w:rsidRDefault="00923420" w:rsidP="00274E98">
            <w:pPr>
              <w:jc w:val="right"/>
              <w:rPr>
                <w:b/>
                <w:sz w:val="22"/>
                <w:szCs w:val="22"/>
                <w:lang w:val="uk-UA"/>
              </w:rPr>
            </w:pPr>
            <w:r w:rsidRPr="00581C1F">
              <w:rPr>
                <w:b/>
                <w:sz w:val="22"/>
                <w:szCs w:val="22"/>
                <w:lang w:val="uk-UA"/>
              </w:rPr>
              <w:t>0,0</w:t>
            </w:r>
          </w:p>
          <w:p w:rsidR="00923420" w:rsidRPr="00581C1F" w:rsidRDefault="00923420" w:rsidP="00274E98">
            <w:pPr>
              <w:jc w:val="right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23420" w:rsidRPr="00581C1F" w:rsidRDefault="00923420" w:rsidP="00274E98">
            <w:pPr>
              <w:jc w:val="right"/>
              <w:rPr>
                <w:b/>
                <w:sz w:val="22"/>
                <w:szCs w:val="22"/>
                <w:lang w:val="uk-UA"/>
              </w:rPr>
            </w:pPr>
            <w:r w:rsidRPr="00581C1F">
              <w:rPr>
                <w:b/>
                <w:sz w:val="22"/>
                <w:szCs w:val="22"/>
                <w:lang w:val="uk-UA"/>
              </w:rPr>
              <w:t>0,0</w:t>
            </w:r>
          </w:p>
          <w:p w:rsidR="00923420" w:rsidRPr="00581C1F" w:rsidRDefault="00923420" w:rsidP="00274E98">
            <w:pPr>
              <w:jc w:val="right"/>
              <w:rPr>
                <w:b/>
                <w:sz w:val="22"/>
                <w:szCs w:val="22"/>
                <w:lang w:val="uk-UA"/>
              </w:rPr>
            </w:pPr>
          </w:p>
        </w:tc>
      </w:tr>
      <w:tr w:rsidR="00923420" w:rsidRPr="00EF740E" w:rsidTr="00274E98">
        <w:trPr>
          <w:trHeight w:val="983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923420" w:rsidRPr="00EF740E" w:rsidRDefault="00923420" w:rsidP="00BC173F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923420" w:rsidRPr="00C02F5D" w:rsidRDefault="00923420" w:rsidP="00BC173F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- пощтові витрати на доставку коштів заявникам</w:t>
            </w:r>
          </w:p>
          <w:p w:rsidR="00923420" w:rsidRPr="00C02F5D" w:rsidRDefault="00923420" w:rsidP="00BC173F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:rsidR="00923420" w:rsidRPr="00C02F5D" w:rsidRDefault="00923420" w:rsidP="00BC173F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12,7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</w:t>
            </w: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923420" w:rsidRDefault="00923420" w:rsidP="00274E98">
            <w:pPr>
              <w:jc w:val="right"/>
              <w:rPr>
                <w:b/>
                <w:sz w:val="22"/>
                <w:szCs w:val="22"/>
                <w:lang w:val="uk-UA"/>
              </w:rPr>
            </w:pPr>
          </w:p>
          <w:p w:rsidR="00923420" w:rsidRPr="00581C1F" w:rsidRDefault="00923420" w:rsidP="00274E98">
            <w:pPr>
              <w:jc w:val="right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52,7</w:t>
            </w:r>
          </w:p>
          <w:p w:rsidR="00923420" w:rsidRPr="00581C1F" w:rsidRDefault="00923420" w:rsidP="00274E98">
            <w:pPr>
              <w:jc w:val="right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23420" w:rsidRPr="00581C1F" w:rsidRDefault="00923420" w:rsidP="00274E98">
            <w:pPr>
              <w:jc w:val="right"/>
              <w:rPr>
                <w:b/>
                <w:sz w:val="22"/>
                <w:szCs w:val="22"/>
                <w:lang w:val="uk-UA"/>
              </w:rPr>
            </w:pPr>
            <w:r w:rsidRPr="00581C1F"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23420" w:rsidRPr="00581C1F" w:rsidRDefault="00923420" w:rsidP="00274E98">
            <w:pPr>
              <w:jc w:val="right"/>
              <w:rPr>
                <w:b/>
                <w:sz w:val="22"/>
                <w:szCs w:val="22"/>
                <w:lang w:val="uk-UA"/>
              </w:rPr>
            </w:pPr>
            <w:r w:rsidRPr="00581C1F">
              <w:rPr>
                <w:b/>
                <w:sz w:val="22"/>
                <w:szCs w:val="22"/>
                <w:lang w:val="uk-UA"/>
              </w:rPr>
              <w:t>0,0</w:t>
            </w:r>
          </w:p>
        </w:tc>
      </w:tr>
      <w:tr w:rsidR="00923420" w:rsidRPr="006922A2" w:rsidTr="00274E98">
        <w:trPr>
          <w:trHeight w:val="983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923420" w:rsidRPr="00EF740E" w:rsidRDefault="00923420" w:rsidP="00BC173F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923420" w:rsidRPr="00696975" w:rsidRDefault="00923420" w:rsidP="00BC173F">
            <w:pPr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- адресна матеріальна допомога</w:t>
            </w:r>
            <w:r w:rsidRPr="00696975">
              <w:rPr>
                <w:lang w:val="uk-UA"/>
              </w:rPr>
              <w:t xml:space="preserve"> батькам – вихователям будинку сімейного типу          Максимчук І.М. та Максимчуку М.А. для придбання побутової техніки та меблів, як</w:t>
            </w:r>
            <w:r>
              <w:rPr>
                <w:lang w:val="uk-UA"/>
              </w:rPr>
              <w:t xml:space="preserve"> сім’ї, яка опинилася в складних життєвих обставинах</w:t>
            </w:r>
            <w:r w:rsidRPr="00696975">
              <w:rPr>
                <w:lang w:val="uk-UA"/>
              </w:rPr>
              <w:t xml:space="preserve"> </w:t>
            </w:r>
          </w:p>
        </w:tc>
        <w:tc>
          <w:tcPr>
            <w:tcW w:w="2551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Pr="00C02F5D" w:rsidRDefault="00923420" w:rsidP="00BC173F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30,0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923420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923420" w:rsidRDefault="00923420" w:rsidP="00274E98">
            <w:pPr>
              <w:jc w:val="right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23420" w:rsidRPr="00581C1F" w:rsidRDefault="00923420" w:rsidP="00274E98">
            <w:pPr>
              <w:jc w:val="right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23420" w:rsidRPr="00581C1F" w:rsidRDefault="00923420" w:rsidP="00274E98">
            <w:pPr>
              <w:jc w:val="right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</w:tr>
      <w:tr w:rsidR="00923420" w:rsidTr="00274E98">
        <w:trPr>
          <w:trHeight w:val="106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23420" w:rsidRPr="00EF740E" w:rsidRDefault="00923420" w:rsidP="00BC173F">
            <w:pPr>
              <w:rPr>
                <w:sz w:val="22"/>
                <w:szCs w:val="22"/>
                <w:lang w:val="uk-UA"/>
              </w:rPr>
            </w:pPr>
            <w:r w:rsidRPr="00EF740E">
              <w:rPr>
                <w:sz w:val="22"/>
                <w:szCs w:val="22"/>
                <w:lang w:val="uk-UA"/>
              </w:rPr>
              <w:t>3.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23420" w:rsidRPr="00C02F5D" w:rsidRDefault="00923420" w:rsidP="00BC173F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Надавати фінансову підтримку Пологівській  </w:t>
            </w:r>
            <w:r w:rsidRPr="00C02F5D">
              <w:rPr>
                <w:sz w:val="22"/>
                <w:szCs w:val="22"/>
                <w:lang w:val="uk-UA"/>
              </w:rPr>
              <w:t>районній організації ветеранів</w:t>
            </w:r>
            <w:r>
              <w:rPr>
                <w:sz w:val="22"/>
                <w:szCs w:val="22"/>
                <w:lang w:val="uk-UA"/>
              </w:rPr>
              <w:t xml:space="preserve"> України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Pr="00C02F5D" w:rsidRDefault="00923420" w:rsidP="00BC173F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Управління  соціального захисту</w:t>
            </w:r>
            <w:r>
              <w:rPr>
                <w:sz w:val="22"/>
                <w:szCs w:val="22"/>
                <w:lang w:val="uk-UA"/>
              </w:rPr>
              <w:t xml:space="preserve"> населення райдержадміністрації</w:t>
            </w:r>
            <w:r w:rsidRPr="00C02F5D">
              <w:rPr>
                <w:sz w:val="22"/>
                <w:szCs w:val="22"/>
                <w:lang w:val="uk-UA"/>
              </w:rPr>
              <w:t xml:space="preserve"> Пологівська районна організація ветеранів України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47</w:t>
            </w:r>
            <w:r w:rsidRPr="00C02F5D">
              <w:rPr>
                <w:sz w:val="22"/>
                <w:szCs w:val="22"/>
                <w:lang w:val="uk-UA"/>
              </w:rPr>
              <w:t>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47,1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47,1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923420" w:rsidRPr="00581C1F" w:rsidRDefault="00923420" w:rsidP="00274E98">
            <w:pPr>
              <w:jc w:val="right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141</w:t>
            </w:r>
            <w:r w:rsidRPr="00581C1F">
              <w:rPr>
                <w:b/>
                <w:sz w:val="22"/>
                <w:szCs w:val="22"/>
                <w:lang w:val="uk-UA"/>
              </w:rPr>
              <w:t>,</w:t>
            </w:r>
            <w:r>
              <w:rPr>
                <w:b/>
                <w:sz w:val="22"/>
                <w:szCs w:val="22"/>
                <w:lang w:val="uk-UA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23420" w:rsidRPr="00581C1F" w:rsidRDefault="00923420" w:rsidP="00274E98">
            <w:pPr>
              <w:jc w:val="right"/>
              <w:rPr>
                <w:b/>
                <w:sz w:val="22"/>
                <w:szCs w:val="22"/>
              </w:rPr>
            </w:pPr>
            <w:r w:rsidRPr="00581C1F"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23420" w:rsidRPr="00581C1F" w:rsidRDefault="00923420" w:rsidP="00274E98">
            <w:pPr>
              <w:jc w:val="right"/>
              <w:rPr>
                <w:b/>
                <w:lang w:val="uk-UA"/>
              </w:rPr>
            </w:pPr>
            <w:r w:rsidRPr="00581C1F">
              <w:rPr>
                <w:b/>
                <w:lang w:val="uk-UA"/>
              </w:rPr>
              <w:t>0,0</w:t>
            </w:r>
          </w:p>
        </w:tc>
      </w:tr>
      <w:tr w:rsidR="00923420" w:rsidRPr="00F906D1" w:rsidTr="00274E98">
        <w:trPr>
          <w:trHeight w:val="106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23420" w:rsidRPr="00EF740E" w:rsidRDefault="00923420" w:rsidP="00BC173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Pr="00C02F5D" w:rsidRDefault="00923420" w:rsidP="00BC173F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Надавати</w:t>
            </w:r>
            <w:r w:rsidRPr="00C02F5D">
              <w:rPr>
                <w:sz w:val="22"/>
                <w:szCs w:val="22"/>
                <w:lang w:val="uk-UA"/>
              </w:rPr>
              <w:t xml:space="preserve"> фінансової підтримку </w:t>
            </w:r>
            <w:r>
              <w:rPr>
                <w:sz w:val="22"/>
                <w:szCs w:val="22"/>
                <w:lang w:val="uk-UA"/>
              </w:rPr>
              <w:t xml:space="preserve">Пологівській </w:t>
            </w:r>
            <w:r w:rsidRPr="00C02F5D">
              <w:rPr>
                <w:sz w:val="22"/>
                <w:szCs w:val="22"/>
                <w:lang w:val="uk-UA"/>
              </w:rPr>
              <w:t xml:space="preserve"> районній</w:t>
            </w:r>
            <w:r>
              <w:rPr>
                <w:sz w:val="22"/>
                <w:szCs w:val="22"/>
                <w:lang w:val="uk-UA"/>
              </w:rPr>
              <w:t xml:space="preserve"> організації осіб з інвалідністю внаслідок війни, </w:t>
            </w:r>
            <w:r w:rsidRPr="00C02F5D">
              <w:rPr>
                <w:sz w:val="22"/>
                <w:szCs w:val="22"/>
                <w:lang w:val="uk-UA"/>
              </w:rPr>
              <w:t>Збройних Сил</w:t>
            </w:r>
            <w:r>
              <w:rPr>
                <w:sz w:val="22"/>
                <w:szCs w:val="22"/>
                <w:lang w:val="uk-UA"/>
              </w:rPr>
              <w:t xml:space="preserve"> та учасників бойових дій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Pr="00C02F5D" w:rsidRDefault="00923420" w:rsidP="00BC173F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Управління соціального захисту населення райдержадміністрації, Пологівська районна організація інвалідів війни,  Збройних Сил та учасників бойових дій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15,0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15,0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15,0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23420" w:rsidRPr="00581C1F" w:rsidRDefault="00923420" w:rsidP="00274E98">
            <w:pPr>
              <w:jc w:val="right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45</w:t>
            </w:r>
            <w:r w:rsidRPr="00581C1F">
              <w:rPr>
                <w:b/>
                <w:sz w:val="22"/>
                <w:szCs w:val="22"/>
                <w:lang w:val="uk-UA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23420" w:rsidRPr="00581C1F" w:rsidRDefault="00923420" w:rsidP="00274E98">
            <w:pPr>
              <w:jc w:val="right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23420" w:rsidRPr="00581C1F" w:rsidRDefault="00923420" w:rsidP="00274E9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0,0</w:t>
            </w:r>
          </w:p>
        </w:tc>
      </w:tr>
      <w:tr w:rsidR="00923420" w:rsidRPr="00F906D1" w:rsidTr="00274E98">
        <w:trPr>
          <w:trHeight w:val="106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23420" w:rsidRDefault="00923420" w:rsidP="00BC173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Default="00923420" w:rsidP="00BC173F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Надавати фінансову підтримку Пологівській районній організації «Ветерани АТО Пологівщини»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Default="00923420" w:rsidP="00BC173F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Управління соціального захисту населення райдержадміністрації, Пологівська районна організація «Ветерани АТО Пологівщини»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23420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23420" w:rsidRDefault="00923420" w:rsidP="00274E98">
            <w:pPr>
              <w:jc w:val="right"/>
              <w:rPr>
                <w:b/>
                <w:sz w:val="22"/>
                <w:szCs w:val="22"/>
                <w:lang w:val="uk-UA"/>
              </w:rPr>
            </w:pPr>
          </w:p>
          <w:p w:rsidR="00923420" w:rsidRPr="00581C1F" w:rsidRDefault="00923420" w:rsidP="00274E98">
            <w:pPr>
              <w:jc w:val="right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300</w:t>
            </w:r>
            <w:r w:rsidRPr="00581C1F">
              <w:rPr>
                <w:b/>
                <w:sz w:val="22"/>
                <w:szCs w:val="22"/>
                <w:lang w:val="uk-UA"/>
              </w:rPr>
              <w:t>,0</w:t>
            </w:r>
          </w:p>
          <w:p w:rsidR="00923420" w:rsidRPr="00581C1F" w:rsidRDefault="00923420" w:rsidP="00274E98">
            <w:pPr>
              <w:jc w:val="right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23420" w:rsidRPr="00581C1F" w:rsidRDefault="00923420" w:rsidP="00274E98">
            <w:pPr>
              <w:jc w:val="right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23420" w:rsidRPr="00581C1F" w:rsidRDefault="00923420" w:rsidP="00274E9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0,0</w:t>
            </w:r>
          </w:p>
        </w:tc>
      </w:tr>
      <w:tr w:rsidR="00923420" w:rsidRPr="00F906D1" w:rsidTr="00274E98">
        <w:trPr>
          <w:trHeight w:val="106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23420" w:rsidRDefault="00923420" w:rsidP="00BC173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Default="00923420" w:rsidP="00BC173F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Надавати фінансову підтримку Пологівській районній організації «Товариство Червоного Хреста України»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Default="00923420" w:rsidP="00BC173F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Управління соціального захисту населення райдержадміністрації, Пологівська районна організація «Товариство Червоного Хреста України»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23420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23420" w:rsidRDefault="00923420" w:rsidP="00274E98">
            <w:pPr>
              <w:jc w:val="right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90,0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23420" w:rsidRDefault="00923420" w:rsidP="00274E98">
            <w:pPr>
              <w:jc w:val="right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23420" w:rsidRDefault="00923420" w:rsidP="00274E9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0,0</w:t>
            </w:r>
          </w:p>
        </w:tc>
      </w:tr>
      <w:tr w:rsidR="00923420" w:rsidRPr="00CE1EA7" w:rsidTr="00274E98">
        <w:trPr>
          <w:trHeight w:val="106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23420" w:rsidRDefault="00923420" w:rsidP="00BC173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Default="00923420" w:rsidP="00BC173F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Надавати фінансову підтримку Пологівській районній організації Української спілки ветеранів Афганістану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Default="00923420" w:rsidP="00BC173F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Управління соціального захисту населення райдержадміністрації, Пологівська районна організація Української спілки ветеранів Афганістану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23420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23420" w:rsidRDefault="00923420" w:rsidP="00274E98">
            <w:pPr>
              <w:jc w:val="right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90,0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23420" w:rsidRDefault="00923420" w:rsidP="00274E98">
            <w:pPr>
              <w:jc w:val="right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23420" w:rsidRDefault="00923420" w:rsidP="00274E98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0,0</w:t>
            </w:r>
          </w:p>
        </w:tc>
      </w:tr>
      <w:tr w:rsidR="00923420" w:rsidTr="00274E9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23420" w:rsidRPr="00160C9E" w:rsidRDefault="00923420" w:rsidP="00BC173F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8</w:t>
            </w:r>
            <w:r w:rsidRPr="00160C9E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Pr="00160C9E" w:rsidRDefault="00923420" w:rsidP="00BC173F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 xml:space="preserve">Проводити заходи для ветеранів, </w:t>
            </w:r>
            <w:r>
              <w:rPr>
                <w:sz w:val="20"/>
                <w:szCs w:val="20"/>
                <w:lang w:val="uk-UA"/>
              </w:rPr>
              <w:t>осіб з інвалідністю</w:t>
            </w:r>
            <w:r w:rsidRPr="00160C9E">
              <w:rPr>
                <w:sz w:val="20"/>
                <w:szCs w:val="20"/>
                <w:lang w:val="uk-UA"/>
              </w:rPr>
              <w:t>, громадян, які постраждали внаслідок Чорнобильської катастрофи; учасників антитерористичної операції, їх сімей та дітей:</w:t>
            </w:r>
          </w:p>
          <w:p w:rsidR="00923420" w:rsidRPr="00160C9E" w:rsidRDefault="00923420" w:rsidP="00BC173F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>з нагоди вшанування пам’яті загиблих в Афганістані та інших локальних війнах;</w:t>
            </w:r>
          </w:p>
          <w:p w:rsidR="00923420" w:rsidRPr="00160C9E" w:rsidRDefault="00923420" w:rsidP="00BC173F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>з відзначення Дня захисника Вітчизни;</w:t>
            </w:r>
          </w:p>
          <w:p w:rsidR="00923420" w:rsidRPr="00160C9E" w:rsidRDefault="00923420" w:rsidP="00BC173F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>з нагоди  Дня пам</w:t>
            </w:r>
            <w:r w:rsidRPr="00160C9E">
              <w:rPr>
                <w:sz w:val="20"/>
                <w:szCs w:val="20"/>
              </w:rPr>
              <w:t>’</w:t>
            </w:r>
            <w:r w:rsidRPr="00160C9E">
              <w:rPr>
                <w:sz w:val="20"/>
                <w:szCs w:val="20"/>
                <w:lang w:val="uk-UA"/>
              </w:rPr>
              <w:t>яті Чорнобильської катастрофи;</w:t>
            </w:r>
          </w:p>
          <w:p w:rsidR="00923420" w:rsidRPr="00160C9E" w:rsidRDefault="00923420" w:rsidP="00BC173F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 xml:space="preserve"> відзначення Дня Перемоги </w:t>
            </w:r>
            <w:r>
              <w:rPr>
                <w:sz w:val="20"/>
                <w:szCs w:val="20"/>
                <w:lang w:val="uk-UA"/>
              </w:rPr>
              <w:t>над нацизмом у Європі</w:t>
            </w:r>
            <w:r w:rsidRPr="00160C9E">
              <w:rPr>
                <w:sz w:val="20"/>
                <w:szCs w:val="20"/>
                <w:lang w:val="uk-UA"/>
              </w:rPr>
              <w:t>;</w:t>
            </w:r>
          </w:p>
          <w:p w:rsidR="00923420" w:rsidRPr="00160C9E" w:rsidRDefault="00923420" w:rsidP="00BC173F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>з нагоди Дня скорботи і вшанування пам’яті жертв війни в Україні;</w:t>
            </w:r>
          </w:p>
          <w:p w:rsidR="00923420" w:rsidRPr="00160C9E" w:rsidRDefault="00923420" w:rsidP="00BC173F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 xml:space="preserve">з відзначення Дня визволення міста та району від фашистських загарбників; </w:t>
            </w:r>
          </w:p>
          <w:p w:rsidR="00923420" w:rsidRPr="00160C9E" w:rsidRDefault="00923420" w:rsidP="00BC173F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>з нагоди Міжнародного Дня громадян похилого віку та Дня ветерана;</w:t>
            </w:r>
          </w:p>
          <w:p w:rsidR="00923420" w:rsidRPr="00160C9E" w:rsidRDefault="00923420" w:rsidP="00BC173F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>з відзначення Дня визволення України від  фашистських загарбників;</w:t>
            </w:r>
          </w:p>
          <w:p w:rsidR="00923420" w:rsidRPr="00160C9E" w:rsidRDefault="00923420" w:rsidP="00BC173F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 xml:space="preserve">з нагоди Міжнародного Дня </w:t>
            </w:r>
            <w:r>
              <w:rPr>
                <w:sz w:val="20"/>
                <w:szCs w:val="20"/>
                <w:lang w:val="uk-UA"/>
              </w:rPr>
              <w:t>осіб з інвалідністю</w:t>
            </w:r>
            <w:r w:rsidRPr="00160C9E">
              <w:rPr>
                <w:sz w:val="20"/>
                <w:szCs w:val="20"/>
                <w:lang w:val="uk-UA"/>
              </w:rPr>
              <w:t>;</w:t>
            </w:r>
          </w:p>
          <w:p w:rsidR="00923420" w:rsidRPr="00160C9E" w:rsidRDefault="00923420" w:rsidP="00BC173F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>з нагоди Дня вшанування учасників ліквідації наслідків аварії на Чорнобильській АЕС;</w:t>
            </w:r>
          </w:p>
          <w:p w:rsidR="00923420" w:rsidRPr="00160C9E" w:rsidRDefault="00923420" w:rsidP="00BC173F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>з нагоди Збройних Сил України;</w:t>
            </w:r>
          </w:p>
          <w:p w:rsidR="00923420" w:rsidRPr="00160C9E" w:rsidRDefault="00923420" w:rsidP="00BC173F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>з нагоди  Свята Миколая та Новорічних свят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Pr="00160C9E" w:rsidRDefault="00923420" w:rsidP="00BC173F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>Управління  соціального захисту населення райдержадміністрації</w:t>
            </w:r>
          </w:p>
          <w:p w:rsidR="00923420" w:rsidRPr="00160C9E" w:rsidRDefault="00923420" w:rsidP="00BC173F">
            <w:pPr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Pr="00A0765A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 w:rsidRPr="00A0765A">
              <w:rPr>
                <w:sz w:val="22"/>
                <w:szCs w:val="22"/>
                <w:lang w:val="uk-UA"/>
              </w:rPr>
              <w:t>80,0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Pr="00A0765A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 w:rsidRPr="00A0765A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Pr="00A0765A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 w:rsidRPr="00A0765A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Pr="00A0765A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 w:rsidRPr="00A0765A">
              <w:rPr>
                <w:sz w:val="22"/>
                <w:szCs w:val="22"/>
                <w:lang w:val="uk-UA"/>
              </w:rPr>
              <w:t>80,0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Pr="00A0765A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 w:rsidRPr="00A0765A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Pr="00A0765A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 w:rsidRPr="00A0765A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Pr="00A0765A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 w:rsidRPr="00A0765A">
              <w:rPr>
                <w:sz w:val="22"/>
                <w:szCs w:val="22"/>
                <w:lang w:val="uk-UA"/>
              </w:rPr>
              <w:t>80,0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Pr="00A0765A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 w:rsidRPr="00A0765A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Pr="00A0765A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 w:rsidRPr="00A0765A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Pr="00A0765A" w:rsidRDefault="00923420" w:rsidP="00274E98">
            <w:pPr>
              <w:ind w:left="113" w:right="113"/>
              <w:jc w:val="right"/>
              <w:rPr>
                <w:b/>
                <w:sz w:val="22"/>
                <w:szCs w:val="22"/>
                <w:lang w:val="uk-UA"/>
              </w:rPr>
            </w:pPr>
          </w:p>
          <w:p w:rsidR="00923420" w:rsidRPr="00A0765A" w:rsidRDefault="00923420" w:rsidP="00274E98">
            <w:pPr>
              <w:ind w:left="113" w:right="113"/>
              <w:jc w:val="right"/>
              <w:rPr>
                <w:b/>
                <w:sz w:val="22"/>
                <w:szCs w:val="22"/>
                <w:lang w:val="uk-UA"/>
              </w:rPr>
            </w:pPr>
            <w:r w:rsidRPr="00A0765A">
              <w:rPr>
                <w:b/>
                <w:sz w:val="22"/>
                <w:szCs w:val="22"/>
                <w:lang w:val="uk-UA"/>
              </w:rPr>
              <w:t>240,0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23420" w:rsidRPr="00A0765A" w:rsidRDefault="00923420" w:rsidP="00274E98">
            <w:pPr>
              <w:jc w:val="right"/>
              <w:rPr>
                <w:b/>
                <w:sz w:val="22"/>
                <w:szCs w:val="22"/>
              </w:rPr>
            </w:pPr>
            <w:r w:rsidRPr="00A0765A"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23420" w:rsidRPr="00A0765A" w:rsidRDefault="00923420" w:rsidP="00274E98">
            <w:pPr>
              <w:jc w:val="right"/>
              <w:rPr>
                <w:b/>
                <w:sz w:val="22"/>
                <w:szCs w:val="22"/>
                <w:lang w:val="uk-UA"/>
              </w:rPr>
            </w:pPr>
            <w:r w:rsidRPr="00A0765A">
              <w:rPr>
                <w:b/>
                <w:sz w:val="22"/>
                <w:szCs w:val="22"/>
                <w:lang w:val="uk-UA"/>
              </w:rPr>
              <w:t>0,0</w:t>
            </w:r>
          </w:p>
        </w:tc>
      </w:tr>
      <w:tr w:rsidR="00923420" w:rsidTr="00274E9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23420" w:rsidRPr="00EF740E" w:rsidRDefault="00923420" w:rsidP="00BC173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9</w:t>
            </w:r>
            <w:r w:rsidRPr="00EF740E"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Pr="00C02F5D" w:rsidRDefault="00923420" w:rsidP="00BC173F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Надання  грошової допомоги громадянам, які знаходяться на лікуванні програмним гемодіалізом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23420" w:rsidRPr="00C02F5D" w:rsidRDefault="00923420" w:rsidP="00BC173F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Управління  соціального захисту населення райдержадміністрації</w:t>
            </w:r>
          </w:p>
          <w:p w:rsidR="00923420" w:rsidRPr="00C02F5D" w:rsidRDefault="00923420" w:rsidP="00BC173F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119,3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121,0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Pr="00581C1F" w:rsidRDefault="00923420" w:rsidP="00274E98">
            <w:pPr>
              <w:jc w:val="right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340,3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23420" w:rsidRPr="00581C1F" w:rsidRDefault="00923420" w:rsidP="00274E98">
            <w:pPr>
              <w:jc w:val="right"/>
              <w:rPr>
                <w:b/>
                <w:sz w:val="22"/>
                <w:szCs w:val="22"/>
              </w:rPr>
            </w:pPr>
            <w:r w:rsidRPr="00581C1F"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23420" w:rsidRPr="00581C1F" w:rsidRDefault="00923420" w:rsidP="00274E98">
            <w:pPr>
              <w:jc w:val="right"/>
              <w:rPr>
                <w:b/>
                <w:lang w:val="uk-UA"/>
              </w:rPr>
            </w:pPr>
            <w:r w:rsidRPr="00581C1F">
              <w:rPr>
                <w:b/>
                <w:lang w:val="uk-UA"/>
              </w:rPr>
              <w:t>0,0</w:t>
            </w:r>
          </w:p>
        </w:tc>
      </w:tr>
      <w:tr w:rsidR="00923420" w:rsidTr="00274E9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23420" w:rsidRPr="00EF740E" w:rsidRDefault="00923420" w:rsidP="00BC173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</w:t>
            </w:r>
            <w:r w:rsidRPr="00EF740E"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23420" w:rsidRPr="002F1934" w:rsidRDefault="00923420" w:rsidP="00BC173F">
            <w:pPr>
              <w:jc w:val="both"/>
              <w:rPr>
                <w:lang w:val="uk-UA"/>
              </w:rPr>
            </w:pPr>
            <w:r w:rsidRPr="002F1934">
              <w:rPr>
                <w:lang w:val="uk-UA"/>
              </w:rPr>
              <w:t xml:space="preserve">Надавати фінансову допомогу членам районної організації Української спілки ветеранів </w:t>
            </w:r>
            <w:r>
              <w:rPr>
                <w:lang w:val="uk-UA"/>
              </w:rPr>
              <w:t xml:space="preserve">Афганістану </w:t>
            </w:r>
            <w:r w:rsidRPr="002F1934">
              <w:rPr>
                <w:lang w:val="uk-UA"/>
              </w:rPr>
              <w:t>для проведення заходів з нагоди вшанування Пам’яті загиблих  в Афганістані та інших локальних війнах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23420" w:rsidRPr="00C02F5D" w:rsidRDefault="00923420" w:rsidP="00BC173F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Управління  соціального захисту населення райдержадміністрації, районна організація Української спілки ветеранів Афганістану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</w:t>
            </w:r>
            <w:r w:rsidRPr="00C02F5D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</w:t>
            </w: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20,0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Pr="00581C1F" w:rsidRDefault="00923420" w:rsidP="00274E98">
            <w:pPr>
              <w:jc w:val="right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60,0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23420" w:rsidRPr="00581C1F" w:rsidRDefault="00923420" w:rsidP="00274E98">
            <w:pPr>
              <w:jc w:val="right"/>
              <w:rPr>
                <w:b/>
                <w:sz w:val="22"/>
                <w:szCs w:val="22"/>
              </w:rPr>
            </w:pPr>
            <w:r w:rsidRPr="00581C1F"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23420" w:rsidRPr="00581C1F" w:rsidRDefault="00923420" w:rsidP="00274E98">
            <w:pPr>
              <w:jc w:val="right"/>
              <w:rPr>
                <w:b/>
                <w:sz w:val="22"/>
                <w:szCs w:val="22"/>
                <w:lang w:val="uk-UA"/>
              </w:rPr>
            </w:pPr>
            <w:r w:rsidRPr="00581C1F">
              <w:rPr>
                <w:b/>
                <w:sz w:val="22"/>
                <w:szCs w:val="22"/>
                <w:lang w:val="uk-UA"/>
              </w:rPr>
              <w:t>0,0</w:t>
            </w:r>
          </w:p>
        </w:tc>
      </w:tr>
      <w:tr w:rsidR="00923420" w:rsidTr="00274E98">
        <w:tblPrEx>
          <w:jc w:val="center"/>
        </w:tblPrEx>
        <w:trPr>
          <w:trHeight w:val="2220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923420" w:rsidRPr="00EF740E" w:rsidRDefault="00923420" w:rsidP="00BC173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23420" w:rsidRPr="00C02F5D" w:rsidRDefault="00923420" w:rsidP="00BC173F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Здійснювати фінансування заходів з підтримки учасників антитерористичної операції –жителів   Пологівського району, під час проходження військової служби, а саме</w:t>
            </w:r>
            <w:r>
              <w:rPr>
                <w:sz w:val="22"/>
                <w:szCs w:val="22"/>
                <w:lang w:val="uk-UA"/>
              </w:rPr>
              <w:t xml:space="preserve"> фінансувати</w:t>
            </w:r>
            <w:r w:rsidRPr="00C02F5D">
              <w:rPr>
                <w:sz w:val="22"/>
                <w:szCs w:val="22"/>
                <w:lang w:val="uk-UA"/>
              </w:rPr>
              <w:t xml:space="preserve">: 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:rsidR="00923420" w:rsidRPr="00C02F5D" w:rsidRDefault="00923420" w:rsidP="00BC173F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Управління  соціального захисту населення райдержадміністрації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923420" w:rsidRPr="00665279" w:rsidRDefault="00923420" w:rsidP="00274E98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23420" w:rsidRPr="00665279" w:rsidRDefault="00923420" w:rsidP="00274E98">
            <w:pPr>
              <w:jc w:val="right"/>
            </w:pPr>
            <w:r w:rsidRPr="00665279"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23420" w:rsidRPr="00665279" w:rsidRDefault="00923420" w:rsidP="00274E98">
            <w:pPr>
              <w:jc w:val="right"/>
            </w:pPr>
            <w:r w:rsidRPr="00665279">
              <w:t>0,0</w:t>
            </w:r>
          </w:p>
        </w:tc>
      </w:tr>
      <w:tr w:rsidR="00923420" w:rsidTr="00274E98">
        <w:tblPrEx>
          <w:jc w:val="center"/>
        </w:tblPrEx>
        <w:trPr>
          <w:trHeight w:val="1262"/>
          <w:jc w:val="center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923420" w:rsidRPr="00EF740E" w:rsidRDefault="00923420" w:rsidP="00BC173F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23420" w:rsidRPr="00C02F5D" w:rsidRDefault="00923420" w:rsidP="00BC173F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 xml:space="preserve"> за рахунок коштів загального фонду:</w:t>
            </w:r>
          </w:p>
          <w:p w:rsidR="00923420" w:rsidRPr="00C02F5D" w:rsidRDefault="00923420" w:rsidP="00BC173F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-ритуальні послуги, транспортні послуги;</w:t>
            </w:r>
          </w:p>
        </w:tc>
        <w:tc>
          <w:tcPr>
            <w:tcW w:w="2551" w:type="dxa"/>
            <w:gridSpan w:val="2"/>
            <w:vMerge/>
            <w:tcBorders>
              <w:left w:val="single" w:sz="4" w:space="0" w:color="000000"/>
            </w:tcBorders>
          </w:tcPr>
          <w:p w:rsidR="00923420" w:rsidRPr="00C02F5D" w:rsidRDefault="00923420" w:rsidP="00BC173F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10,0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</w:t>
            </w: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923420" w:rsidRPr="00581C1F" w:rsidRDefault="00923420" w:rsidP="00274E98">
            <w:pPr>
              <w:jc w:val="right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40,0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23420" w:rsidRPr="00581C1F" w:rsidRDefault="00923420" w:rsidP="00274E98">
            <w:pPr>
              <w:jc w:val="right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23420" w:rsidRPr="00581C1F" w:rsidRDefault="00923420" w:rsidP="00274E98">
            <w:pPr>
              <w:jc w:val="right"/>
              <w:rPr>
                <w:b/>
                <w:sz w:val="22"/>
                <w:szCs w:val="22"/>
                <w:lang w:val="uk-UA"/>
              </w:rPr>
            </w:pPr>
            <w:r w:rsidRPr="00581C1F">
              <w:rPr>
                <w:b/>
                <w:sz w:val="22"/>
                <w:szCs w:val="22"/>
                <w:lang w:val="uk-UA"/>
              </w:rPr>
              <w:t>0,0</w:t>
            </w:r>
          </w:p>
        </w:tc>
      </w:tr>
      <w:tr w:rsidR="00923420" w:rsidRPr="002F1934" w:rsidTr="00274E98">
        <w:tblPrEx>
          <w:jc w:val="center"/>
        </w:tblPrEx>
        <w:trPr>
          <w:trHeight w:val="950"/>
          <w:jc w:val="center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923420" w:rsidRPr="00EF740E" w:rsidRDefault="00923420" w:rsidP="00BC173F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23420" w:rsidRPr="00C02F5D" w:rsidRDefault="00923420" w:rsidP="00BC173F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- придбання предметів одягу, взуття, засобів гігієни  та  спальних мішків</w:t>
            </w:r>
            <w:r>
              <w:rPr>
                <w:sz w:val="22"/>
                <w:szCs w:val="22"/>
                <w:lang w:val="uk-UA"/>
              </w:rPr>
              <w:t>, ліхтарів, тощо</w:t>
            </w:r>
            <w:r w:rsidRPr="00C02F5D">
              <w:rPr>
                <w:sz w:val="22"/>
                <w:szCs w:val="22"/>
                <w:lang w:val="uk-UA"/>
              </w:rPr>
              <w:t>;</w:t>
            </w:r>
          </w:p>
        </w:tc>
        <w:tc>
          <w:tcPr>
            <w:tcW w:w="2551" w:type="dxa"/>
            <w:gridSpan w:val="2"/>
            <w:vMerge/>
            <w:tcBorders>
              <w:left w:val="single" w:sz="4" w:space="0" w:color="000000"/>
            </w:tcBorders>
          </w:tcPr>
          <w:p w:rsidR="00923420" w:rsidRPr="00C02F5D" w:rsidRDefault="00923420" w:rsidP="00BC173F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923420" w:rsidRPr="00581C1F" w:rsidRDefault="00923420" w:rsidP="00274E98">
            <w:pPr>
              <w:jc w:val="right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23420" w:rsidRPr="00581C1F" w:rsidRDefault="00923420" w:rsidP="00274E98">
            <w:pPr>
              <w:jc w:val="right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23420" w:rsidRPr="00581C1F" w:rsidRDefault="00923420" w:rsidP="00274E98">
            <w:pPr>
              <w:jc w:val="right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</w:tr>
      <w:tr w:rsidR="00923420" w:rsidRPr="002F1934" w:rsidTr="00274E98">
        <w:tblPrEx>
          <w:jc w:val="center"/>
        </w:tblPrEx>
        <w:trPr>
          <w:trHeight w:val="607"/>
          <w:jc w:val="center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23420" w:rsidRPr="00EF740E" w:rsidRDefault="00923420" w:rsidP="00BC173F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23420" w:rsidRPr="00C02F5D" w:rsidRDefault="00923420" w:rsidP="00BC173F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- придбання медикаментів та перев’язувального матеріалу;</w:t>
            </w:r>
          </w:p>
        </w:tc>
        <w:tc>
          <w:tcPr>
            <w:tcW w:w="2551" w:type="dxa"/>
            <w:gridSpan w:val="2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923420" w:rsidRPr="00C02F5D" w:rsidRDefault="00923420" w:rsidP="00BC173F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923420" w:rsidRPr="00581C1F" w:rsidRDefault="00923420" w:rsidP="00274E98">
            <w:pPr>
              <w:jc w:val="right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23420" w:rsidRPr="00581C1F" w:rsidRDefault="00923420" w:rsidP="00274E98">
            <w:pPr>
              <w:jc w:val="right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23420" w:rsidRPr="00581C1F" w:rsidRDefault="00923420" w:rsidP="00274E98">
            <w:pPr>
              <w:jc w:val="right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</w:tr>
      <w:tr w:rsidR="00923420" w:rsidRPr="0068062A" w:rsidTr="00274E9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923420" w:rsidRPr="00EF740E" w:rsidRDefault="00923420" w:rsidP="00BC173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12</w:t>
            </w:r>
            <w:r w:rsidRPr="00EF740E"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23420" w:rsidRPr="00C02F5D" w:rsidRDefault="00923420" w:rsidP="00BC173F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 xml:space="preserve">Здійснювати виплати грошової компенсації фізичним особам, які надають соціальні послуги громадянам похилого віку, </w:t>
            </w:r>
            <w:r>
              <w:rPr>
                <w:sz w:val="22"/>
                <w:szCs w:val="22"/>
                <w:lang w:val="uk-UA"/>
              </w:rPr>
              <w:t xml:space="preserve">особам з інвалідністю , дітям з інвалідністю, </w:t>
            </w:r>
            <w:r w:rsidRPr="00C02F5D">
              <w:rPr>
                <w:sz w:val="22"/>
                <w:szCs w:val="22"/>
                <w:lang w:val="uk-UA"/>
              </w:rPr>
              <w:t>хворим, які не здатні до самообслуговування і потребують сторонньої допомоги.</w:t>
            </w:r>
          </w:p>
          <w:p w:rsidR="00923420" w:rsidRPr="00C02F5D" w:rsidRDefault="00923420" w:rsidP="00BC173F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:rsidR="00923420" w:rsidRPr="00C02F5D" w:rsidRDefault="00923420" w:rsidP="00BC173F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Управління соціального захисту населення райдержадміністрації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Default="00923420" w:rsidP="00274E98">
            <w:pPr>
              <w:snapToGrid w:val="0"/>
              <w:jc w:val="right"/>
              <w:rPr>
                <w:sz w:val="22"/>
                <w:szCs w:val="22"/>
                <w:lang w:val="uk-UA"/>
              </w:rPr>
            </w:pPr>
          </w:p>
          <w:p w:rsidR="00923420" w:rsidRDefault="00923420" w:rsidP="00274E98">
            <w:pPr>
              <w:snapToGrid w:val="0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650,0</w:t>
            </w:r>
          </w:p>
          <w:p w:rsidR="00923420" w:rsidRPr="00C02F5D" w:rsidRDefault="00923420" w:rsidP="00274E98">
            <w:pPr>
              <w:snapToGrid w:val="0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Pr="00C02F5D" w:rsidRDefault="00923420" w:rsidP="00274E98">
            <w:pPr>
              <w:snapToGrid w:val="0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Pr="00C02F5D" w:rsidRDefault="00923420" w:rsidP="00274E98">
            <w:pPr>
              <w:snapToGrid w:val="0"/>
              <w:jc w:val="right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Pr="00C02F5D" w:rsidRDefault="00923420" w:rsidP="00274E98">
            <w:pPr>
              <w:snapToGrid w:val="0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650,0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Pr="00C02F5D" w:rsidRDefault="00923420" w:rsidP="00274E98">
            <w:pPr>
              <w:snapToGrid w:val="0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Pr="00C02F5D" w:rsidRDefault="00923420" w:rsidP="00274E98">
            <w:pPr>
              <w:snapToGrid w:val="0"/>
              <w:jc w:val="right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Pr="00C02F5D" w:rsidRDefault="00923420" w:rsidP="00274E98">
            <w:pPr>
              <w:snapToGrid w:val="0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650,</w:t>
            </w:r>
            <w:r w:rsidRPr="00C02F5D">
              <w:rPr>
                <w:sz w:val="22"/>
                <w:szCs w:val="22"/>
                <w:lang w:val="uk-UA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Pr="00C02F5D" w:rsidRDefault="00923420" w:rsidP="00274E98">
            <w:pPr>
              <w:snapToGrid w:val="0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75</w:t>
            </w:r>
            <w:r w:rsidRPr="00C02F5D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Pr="00C02F5D" w:rsidRDefault="00923420" w:rsidP="00274E98">
            <w:pPr>
              <w:snapToGrid w:val="0"/>
              <w:jc w:val="right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923420" w:rsidRPr="00581C1F" w:rsidRDefault="00923420" w:rsidP="00274E98">
            <w:pPr>
              <w:jc w:val="right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1950,0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23420" w:rsidRPr="00581C1F" w:rsidRDefault="00923420" w:rsidP="00274E98">
            <w:pPr>
              <w:snapToGrid w:val="0"/>
              <w:jc w:val="right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260</w:t>
            </w:r>
            <w:r w:rsidRPr="00581C1F">
              <w:rPr>
                <w:b/>
                <w:sz w:val="22"/>
                <w:szCs w:val="22"/>
                <w:lang w:val="uk-UA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23420" w:rsidRPr="00581C1F" w:rsidRDefault="00923420" w:rsidP="00274E98">
            <w:pPr>
              <w:snapToGrid w:val="0"/>
              <w:jc w:val="right"/>
              <w:rPr>
                <w:b/>
                <w:lang w:val="uk-UA"/>
              </w:rPr>
            </w:pPr>
            <w:r w:rsidRPr="00581C1F">
              <w:rPr>
                <w:b/>
                <w:lang w:val="uk-UA"/>
              </w:rPr>
              <w:t>0,0</w:t>
            </w:r>
          </w:p>
        </w:tc>
      </w:tr>
      <w:tr w:rsidR="00923420" w:rsidRPr="007E3776" w:rsidTr="00274E98">
        <w:trPr>
          <w:trHeight w:val="202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923420" w:rsidRPr="00C02F5D" w:rsidRDefault="00923420" w:rsidP="00BC173F">
            <w:pPr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1</w:t>
            </w:r>
            <w:r>
              <w:rPr>
                <w:sz w:val="22"/>
                <w:szCs w:val="22"/>
                <w:lang w:val="uk-UA"/>
              </w:rPr>
              <w:t>3</w:t>
            </w:r>
            <w:r w:rsidRPr="00C02F5D"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auto"/>
            </w:tcBorders>
            <w:vAlign w:val="center"/>
          </w:tcPr>
          <w:p w:rsidR="00923420" w:rsidRDefault="00923420" w:rsidP="00BC173F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Здійснювати відшкодування витрат підприємствам зв’язку   за надані послуги  пільговим категоріям населення</w:t>
            </w:r>
            <w:r>
              <w:rPr>
                <w:sz w:val="22"/>
                <w:szCs w:val="22"/>
                <w:lang w:val="uk-UA"/>
              </w:rPr>
              <w:t>, згідно Порядку відшкодування, втому числі:</w:t>
            </w:r>
          </w:p>
          <w:p w:rsidR="00923420" w:rsidRDefault="00923420" w:rsidP="00BC173F">
            <w:pPr>
              <w:jc w:val="both"/>
              <w:rPr>
                <w:sz w:val="22"/>
                <w:szCs w:val="22"/>
                <w:lang w:val="uk-UA"/>
              </w:rPr>
            </w:pPr>
          </w:p>
          <w:p w:rsidR="00923420" w:rsidRPr="00C02F5D" w:rsidRDefault="00923420" w:rsidP="00BC173F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погашення заборгованості за 2015, 2016 роки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auto"/>
            </w:tcBorders>
            <w:vAlign w:val="center"/>
          </w:tcPr>
          <w:p w:rsidR="00923420" w:rsidRPr="00C02F5D" w:rsidRDefault="00923420" w:rsidP="00BC173F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Управління соціального захисту населення райдержадміністрації</w:t>
            </w:r>
          </w:p>
        </w:tc>
        <w:tc>
          <w:tcPr>
            <w:tcW w:w="851" w:type="dxa"/>
            <w:tcBorders>
              <w:left w:val="single" w:sz="4" w:space="0" w:color="000000"/>
            </w:tcBorders>
            <w:vAlign w:val="center"/>
          </w:tcPr>
          <w:p w:rsidR="00923420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</w:p>
          <w:p w:rsidR="00923420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</w:p>
          <w:p w:rsidR="00923420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</w:p>
          <w:p w:rsidR="00923420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</w:p>
          <w:p w:rsidR="00923420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150,0</w:t>
            </w:r>
          </w:p>
          <w:p w:rsidR="00923420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</w:p>
          <w:p w:rsidR="00923420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</w:p>
          <w:p w:rsidR="00923420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2,7</w:t>
            </w:r>
          </w:p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vAlign w:val="center"/>
          </w:tcPr>
          <w:p w:rsidR="00923420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</w:p>
          <w:p w:rsidR="00923420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</w:p>
          <w:p w:rsidR="00923420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</w:p>
          <w:p w:rsidR="00923420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15</w:t>
            </w:r>
            <w:r w:rsidRPr="00C02F5D">
              <w:rPr>
                <w:sz w:val="22"/>
                <w:szCs w:val="22"/>
                <w:lang w:val="uk-UA"/>
              </w:rPr>
              <w:t>,0</w:t>
            </w:r>
          </w:p>
          <w:p w:rsidR="00923420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</w:p>
          <w:p w:rsidR="00923420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</w:p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vAlign w:val="center"/>
          </w:tcPr>
          <w:p w:rsidR="00923420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</w:p>
          <w:p w:rsidR="00923420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</w:p>
          <w:p w:rsidR="00923420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</w:p>
          <w:p w:rsidR="00923420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923420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</w:p>
          <w:p w:rsidR="00923420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</w:p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</w:tcBorders>
            <w:vAlign w:val="center"/>
          </w:tcPr>
          <w:p w:rsidR="00923420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</w:p>
          <w:p w:rsidR="00923420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</w:p>
          <w:p w:rsidR="00923420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</w:p>
          <w:p w:rsidR="00923420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150,0</w:t>
            </w:r>
          </w:p>
          <w:p w:rsidR="00923420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</w:p>
          <w:p w:rsidR="00923420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</w:p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vAlign w:val="center"/>
          </w:tcPr>
          <w:p w:rsidR="00923420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</w:p>
          <w:p w:rsidR="00923420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</w:p>
          <w:p w:rsidR="00923420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</w:p>
          <w:p w:rsidR="00923420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15,0</w:t>
            </w:r>
          </w:p>
          <w:p w:rsidR="00923420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</w:p>
          <w:p w:rsidR="00923420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</w:p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left w:val="single" w:sz="4" w:space="0" w:color="000000"/>
            </w:tcBorders>
            <w:vAlign w:val="center"/>
          </w:tcPr>
          <w:p w:rsidR="00923420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</w:p>
          <w:p w:rsidR="00923420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</w:p>
          <w:p w:rsidR="00923420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</w:p>
          <w:p w:rsidR="00923420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</w:t>
            </w:r>
            <w:r w:rsidRPr="00C02F5D">
              <w:rPr>
                <w:sz w:val="22"/>
                <w:szCs w:val="22"/>
                <w:lang w:val="uk-UA"/>
              </w:rPr>
              <w:t>,0</w:t>
            </w:r>
          </w:p>
          <w:p w:rsidR="00923420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</w:p>
          <w:p w:rsidR="00923420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</w:p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</w:tcBorders>
            <w:vAlign w:val="center"/>
          </w:tcPr>
          <w:p w:rsidR="00923420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</w:p>
          <w:p w:rsidR="00923420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</w:p>
          <w:p w:rsidR="00923420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</w:p>
          <w:p w:rsidR="00923420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150,0</w:t>
            </w:r>
          </w:p>
          <w:p w:rsidR="00923420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</w:p>
          <w:p w:rsidR="00923420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</w:p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vAlign w:val="center"/>
          </w:tcPr>
          <w:p w:rsidR="00923420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</w:p>
          <w:p w:rsidR="00923420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</w:p>
          <w:p w:rsidR="00923420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</w:p>
          <w:p w:rsidR="00923420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15,0</w:t>
            </w:r>
          </w:p>
          <w:p w:rsidR="00923420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</w:p>
          <w:p w:rsidR="00923420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</w:p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vAlign w:val="center"/>
          </w:tcPr>
          <w:p w:rsidR="00923420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</w:p>
          <w:p w:rsidR="00923420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</w:p>
          <w:p w:rsidR="00923420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</w:p>
          <w:p w:rsidR="00923420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  <w:p w:rsidR="00923420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</w:p>
          <w:p w:rsidR="00923420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</w:p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:rsidR="00923420" w:rsidRDefault="00923420" w:rsidP="00274E98">
            <w:pPr>
              <w:jc w:val="right"/>
              <w:rPr>
                <w:b/>
                <w:sz w:val="22"/>
                <w:szCs w:val="22"/>
                <w:lang w:val="uk-UA"/>
              </w:rPr>
            </w:pPr>
          </w:p>
          <w:p w:rsidR="00923420" w:rsidRDefault="00923420" w:rsidP="00274E98">
            <w:pPr>
              <w:jc w:val="right"/>
              <w:rPr>
                <w:b/>
                <w:sz w:val="22"/>
                <w:szCs w:val="22"/>
                <w:lang w:val="uk-UA"/>
              </w:rPr>
            </w:pPr>
          </w:p>
          <w:p w:rsidR="00923420" w:rsidRDefault="00923420" w:rsidP="00274E98">
            <w:pPr>
              <w:jc w:val="right"/>
              <w:rPr>
                <w:b/>
                <w:sz w:val="22"/>
                <w:szCs w:val="22"/>
                <w:lang w:val="uk-UA"/>
              </w:rPr>
            </w:pPr>
          </w:p>
          <w:p w:rsidR="00923420" w:rsidRDefault="00923420" w:rsidP="00274E98">
            <w:pPr>
              <w:jc w:val="right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440</w:t>
            </w:r>
            <w:r w:rsidRPr="00581C1F">
              <w:rPr>
                <w:b/>
                <w:sz w:val="22"/>
                <w:szCs w:val="22"/>
                <w:lang w:val="uk-UA"/>
              </w:rPr>
              <w:t>,0</w:t>
            </w:r>
          </w:p>
          <w:p w:rsidR="00923420" w:rsidRDefault="00923420" w:rsidP="00274E98">
            <w:pPr>
              <w:jc w:val="right"/>
              <w:rPr>
                <w:b/>
                <w:sz w:val="22"/>
                <w:szCs w:val="22"/>
                <w:lang w:val="uk-UA"/>
              </w:rPr>
            </w:pPr>
          </w:p>
          <w:p w:rsidR="00923420" w:rsidRDefault="00923420" w:rsidP="00274E98">
            <w:pPr>
              <w:jc w:val="right"/>
              <w:rPr>
                <w:b/>
                <w:sz w:val="22"/>
                <w:szCs w:val="22"/>
                <w:lang w:val="uk-UA"/>
              </w:rPr>
            </w:pPr>
          </w:p>
          <w:p w:rsidR="00923420" w:rsidRPr="00581C1F" w:rsidRDefault="00923420" w:rsidP="00274E98">
            <w:pPr>
              <w:jc w:val="right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2,7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923420" w:rsidRDefault="00923420" w:rsidP="00274E98">
            <w:pPr>
              <w:jc w:val="right"/>
              <w:rPr>
                <w:b/>
                <w:sz w:val="22"/>
                <w:szCs w:val="22"/>
                <w:lang w:val="uk-UA"/>
              </w:rPr>
            </w:pPr>
          </w:p>
          <w:p w:rsidR="00923420" w:rsidRDefault="00923420" w:rsidP="00274E98">
            <w:pPr>
              <w:jc w:val="right"/>
              <w:rPr>
                <w:b/>
                <w:sz w:val="22"/>
                <w:szCs w:val="22"/>
                <w:lang w:val="uk-UA"/>
              </w:rPr>
            </w:pPr>
          </w:p>
          <w:p w:rsidR="00923420" w:rsidRDefault="00923420" w:rsidP="00274E98">
            <w:pPr>
              <w:jc w:val="right"/>
              <w:rPr>
                <w:b/>
                <w:sz w:val="22"/>
                <w:szCs w:val="22"/>
                <w:lang w:val="uk-UA"/>
              </w:rPr>
            </w:pPr>
          </w:p>
          <w:p w:rsidR="00923420" w:rsidRDefault="00923420" w:rsidP="00274E98">
            <w:pPr>
              <w:jc w:val="right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45</w:t>
            </w:r>
            <w:r w:rsidRPr="00581C1F">
              <w:rPr>
                <w:b/>
                <w:sz w:val="22"/>
                <w:szCs w:val="22"/>
                <w:lang w:val="uk-UA"/>
              </w:rPr>
              <w:t>,0</w:t>
            </w:r>
          </w:p>
          <w:p w:rsidR="00923420" w:rsidRDefault="00923420" w:rsidP="00274E98">
            <w:pPr>
              <w:jc w:val="right"/>
              <w:rPr>
                <w:b/>
                <w:sz w:val="22"/>
                <w:szCs w:val="22"/>
                <w:lang w:val="uk-UA"/>
              </w:rPr>
            </w:pPr>
          </w:p>
          <w:p w:rsidR="00923420" w:rsidRDefault="00923420" w:rsidP="00274E98">
            <w:pPr>
              <w:jc w:val="right"/>
              <w:rPr>
                <w:b/>
                <w:sz w:val="22"/>
                <w:szCs w:val="22"/>
                <w:lang w:val="uk-UA"/>
              </w:rPr>
            </w:pPr>
          </w:p>
          <w:p w:rsidR="00923420" w:rsidRPr="00581C1F" w:rsidRDefault="00923420" w:rsidP="00274E98">
            <w:pPr>
              <w:jc w:val="right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923420" w:rsidRDefault="00923420" w:rsidP="00274E98">
            <w:pPr>
              <w:jc w:val="right"/>
              <w:rPr>
                <w:b/>
                <w:sz w:val="22"/>
                <w:szCs w:val="22"/>
                <w:lang w:val="uk-UA"/>
              </w:rPr>
            </w:pPr>
          </w:p>
          <w:p w:rsidR="00923420" w:rsidRDefault="00923420" w:rsidP="00274E98">
            <w:pPr>
              <w:jc w:val="right"/>
              <w:rPr>
                <w:b/>
                <w:sz w:val="22"/>
                <w:szCs w:val="22"/>
                <w:lang w:val="uk-UA"/>
              </w:rPr>
            </w:pPr>
          </w:p>
          <w:p w:rsidR="00923420" w:rsidRDefault="00923420" w:rsidP="00274E98">
            <w:pPr>
              <w:jc w:val="right"/>
              <w:rPr>
                <w:b/>
                <w:sz w:val="22"/>
                <w:szCs w:val="22"/>
                <w:lang w:val="uk-UA"/>
              </w:rPr>
            </w:pPr>
          </w:p>
          <w:p w:rsidR="00923420" w:rsidRDefault="00923420" w:rsidP="00274E98">
            <w:pPr>
              <w:jc w:val="right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  <w:p w:rsidR="00923420" w:rsidRDefault="00923420" w:rsidP="00274E98">
            <w:pPr>
              <w:jc w:val="right"/>
              <w:rPr>
                <w:b/>
                <w:sz w:val="22"/>
                <w:szCs w:val="22"/>
                <w:lang w:val="uk-UA"/>
              </w:rPr>
            </w:pPr>
          </w:p>
          <w:p w:rsidR="00923420" w:rsidRDefault="00923420" w:rsidP="00274E98">
            <w:pPr>
              <w:jc w:val="right"/>
              <w:rPr>
                <w:b/>
                <w:sz w:val="22"/>
                <w:szCs w:val="22"/>
                <w:lang w:val="uk-UA"/>
              </w:rPr>
            </w:pPr>
          </w:p>
          <w:p w:rsidR="00923420" w:rsidRPr="00581C1F" w:rsidRDefault="00923420" w:rsidP="00274E98">
            <w:pPr>
              <w:jc w:val="right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</w:tr>
    </w:tbl>
    <w:p w:rsidR="00923420" w:rsidRDefault="00923420" w:rsidP="00BC173F"/>
    <w:p w:rsidR="00923420" w:rsidRDefault="00923420" w:rsidP="00BC173F"/>
    <w:tbl>
      <w:tblPr>
        <w:tblW w:w="15763" w:type="dxa"/>
        <w:tblInd w:w="108" w:type="dxa"/>
        <w:tblLayout w:type="fixed"/>
        <w:tblLook w:val="0000"/>
      </w:tblPr>
      <w:tblGrid>
        <w:gridCol w:w="567"/>
        <w:gridCol w:w="2974"/>
        <w:gridCol w:w="2300"/>
        <w:gridCol w:w="992"/>
        <w:gridCol w:w="851"/>
        <w:gridCol w:w="567"/>
        <w:gridCol w:w="850"/>
        <w:gridCol w:w="822"/>
        <w:gridCol w:w="737"/>
        <w:gridCol w:w="822"/>
        <w:gridCol w:w="851"/>
        <w:gridCol w:w="737"/>
        <w:gridCol w:w="992"/>
        <w:gridCol w:w="851"/>
        <w:gridCol w:w="850"/>
      </w:tblGrid>
      <w:tr w:rsidR="00923420" w:rsidRPr="007E3776" w:rsidTr="00BC173F">
        <w:trPr>
          <w:trHeight w:val="166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23420" w:rsidRPr="00C02F5D" w:rsidRDefault="00923420" w:rsidP="00BC173F">
            <w:pPr>
              <w:rPr>
                <w:sz w:val="22"/>
                <w:szCs w:val="22"/>
                <w:lang w:val="uk-UA"/>
              </w:rPr>
            </w:pPr>
            <w:r>
              <w:br w:type="page"/>
            </w:r>
            <w:r w:rsidRPr="00C02F5D">
              <w:rPr>
                <w:sz w:val="22"/>
                <w:szCs w:val="22"/>
                <w:lang w:val="uk-UA"/>
              </w:rPr>
              <w:t>1</w:t>
            </w:r>
            <w:r>
              <w:rPr>
                <w:sz w:val="22"/>
                <w:szCs w:val="22"/>
                <w:lang w:val="uk-UA"/>
              </w:rPr>
              <w:t>4</w:t>
            </w:r>
            <w:r w:rsidRPr="00C02F5D"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923420" w:rsidRPr="00C02F5D" w:rsidRDefault="00923420" w:rsidP="00BC173F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Здійснювати відшкодування  витрат</w:t>
            </w:r>
            <w:r w:rsidRPr="00C02F5D">
              <w:rPr>
                <w:sz w:val="22"/>
                <w:szCs w:val="22"/>
                <w:lang w:val="uk-UA"/>
              </w:rPr>
              <w:t xml:space="preserve"> за пільговий проїзд окремих категорій громадян залізничним транспортом загального користування</w:t>
            </w:r>
            <w:r>
              <w:rPr>
                <w:sz w:val="22"/>
                <w:szCs w:val="22"/>
                <w:lang w:val="uk-UA"/>
              </w:rPr>
              <w:t>, згідно Порядку відшкодування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923420" w:rsidRPr="00C02F5D" w:rsidRDefault="00923420" w:rsidP="00BC173F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Управління соціального захисту населення райдержадміністрації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67</w:t>
            </w: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200</w:t>
            </w:r>
            <w:r w:rsidRPr="00C02F5D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670</w:t>
            </w:r>
            <w:r w:rsidRPr="00C02F5D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</w:t>
            </w: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670,0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200,</w:t>
            </w:r>
            <w:r w:rsidRPr="00C02F5D">
              <w:rPr>
                <w:sz w:val="22"/>
                <w:szCs w:val="22"/>
                <w:lang w:val="uk-UA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923420" w:rsidRPr="00581C1F" w:rsidRDefault="00923420" w:rsidP="00274E98">
            <w:pPr>
              <w:jc w:val="right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2010,0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23420" w:rsidRPr="00581C1F" w:rsidRDefault="00923420" w:rsidP="00274E98">
            <w:pPr>
              <w:jc w:val="right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600,0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23420" w:rsidRPr="00581C1F" w:rsidRDefault="00923420" w:rsidP="00274E98">
            <w:pPr>
              <w:jc w:val="right"/>
              <w:rPr>
                <w:b/>
                <w:lang w:val="uk-UA"/>
              </w:rPr>
            </w:pPr>
            <w:r w:rsidRPr="00581C1F">
              <w:rPr>
                <w:b/>
                <w:lang w:val="uk-UA"/>
              </w:rPr>
              <w:t>0,0</w:t>
            </w:r>
          </w:p>
        </w:tc>
      </w:tr>
      <w:tr w:rsidR="00923420" w:rsidRPr="007E3776" w:rsidTr="00BC173F">
        <w:trPr>
          <w:trHeight w:val="166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23420" w:rsidRPr="00C02F5D" w:rsidRDefault="00923420" w:rsidP="00BC173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15.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923420" w:rsidRDefault="00923420" w:rsidP="00BC173F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Здійснювати відшкодування витрат за пільговий проїзд окремих категорій громадян на приміських  автобусних маршрутах в межах Пологівського району Запорізької області, згідно Порядку відшкодування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923420" w:rsidRPr="00C02F5D" w:rsidRDefault="00923420" w:rsidP="00BC173F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Управління соціального захисту населення райдержадміністрації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1600,0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505,0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1600,0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505,5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Pr="00C02F5D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1600,0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505,0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923420" w:rsidRDefault="00923420" w:rsidP="00274E98">
            <w:pPr>
              <w:jc w:val="right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4800,0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23420" w:rsidRDefault="00923420" w:rsidP="00274E98">
            <w:pPr>
              <w:jc w:val="right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1515,0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23420" w:rsidRPr="00581C1F" w:rsidRDefault="00923420" w:rsidP="00274E98">
            <w:pPr>
              <w:jc w:val="right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</w:tr>
      <w:tr w:rsidR="00923420" w:rsidRPr="00337B3D" w:rsidTr="00BC173F">
        <w:trPr>
          <w:trHeight w:val="166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23420" w:rsidRDefault="00923420" w:rsidP="00BC173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16.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923420" w:rsidRDefault="00923420" w:rsidP="00BC173F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Надавати адресну матеріальну допомогу громадянам Пологівського району для проведення ендопротезування колінного, тазостегнового суглобів та післяопераційної реабілітації, згідно Порядку її надання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923420" w:rsidRPr="00C02F5D" w:rsidRDefault="00923420" w:rsidP="00BC173F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Управління соціального захисту населення райдержадміністрації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700,0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1690,0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923420" w:rsidRDefault="00923420" w:rsidP="00274E98">
            <w:pPr>
              <w:jc w:val="right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2390,0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23420" w:rsidRDefault="00923420" w:rsidP="00274E98">
            <w:pPr>
              <w:jc w:val="right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23420" w:rsidRDefault="00923420" w:rsidP="00274E98">
            <w:pPr>
              <w:jc w:val="right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</w:tr>
      <w:tr w:rsidR="00923420" w:rsidRPr="00337B3D" w:rsidTr="00E172CB">
        <w:trPr>
          <w:trHeight w:val="141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23420" w:rsidRDefault="00923420" w:rsidP="00BC173F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17.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923420" w:rsidRDefault="00923420" w:rsidP="00BC173F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Забезпечити фінансування святково – презентаційного заходу до Міжнародного дня ромів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923420" w:rsidRPr="00C02F5D" w:rsidRDefault="00923420" w:rsidP="00BC173F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Управління соціального захисту населення райдержадміністрації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20,0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23420" w:rsidRDefault="00923420" w:rsidP="00274E98">
            <w:pPr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923420" w:rsidRDefault="00923420" w:rsidP="00274E98">
            <w:pPr>
              <w:jc w:val="right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23420" w:rsidRDefault="00923420" w:rsidP="00274E98">
            <w:pPr>
              <w:jc w:val="right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23420" w:rsidRDefault="00923420" w:rsidP="00274E98">
            <w:pPr>
              <w:jc w:val="right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</w:tr>
      <w:tr w:rsidR="00923420" w:rsidRPr="0068062A" w:rsidTr="00BC173F">
        <w:tc>
          <w:tcPr>
            <w:tcW w:w="5841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923420" w:rsidRPr="00C02F5D" w:rsidRDefault="00923420" w:rsidP="00BC173F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923420" w:rsidRPr="00C02F5D" w:rsidRDefault="00923420" w:rsidP="00BC173F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b/>
                <w:sz w:val="22"/>
                <w:szCs w:val="22"/>
                <w:lang w:val="uk-UA"/>
              </w:rPr>
              <w:t>Разом</w:t>
            </w:r>
          </w:p>
          <w:p w:rsidR="00923420" w:rsidRPr="00C02F5D" w:rsidRDefault="00923420" w:rsidP="00BC173F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923420" w:rsidRPr="00C02F5D" w:rsidRDefault="00923420" w:rsidP="00274E98">
            <w:pPr>
              <w:jc w:val="right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6510,1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923420" w:rsidRPr="00C02F5D" w:rsidRDefault="00923420" w:rsidP="00274E98">
            <w:pPr>
              <w:jc w:val="right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795,0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923420" w:rsidRPr="00C02F5D" w:rsidRDefault="00923420" w:rsidP="00274E98">
            <w:pPr>
              <w:jc w:val="right"/>
              <w:rPr>
                <w:b/>
                <w:sz w:val="22"/>
                <w:szCs w:val="22"/>
                <w:lang w:val="uk-UA"/>
              </w:rPr>
            </w:pPr>
            <w:r w:rsidRPr="00C02F5D"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923420" w:rsidRPr="00C02F5D" w:rsidRDefault="00923420" w:rsidP="00274E98">
            <w:pPr>
              <w:jc w:val="right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7524,1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</w:tcPr>
          <w:p w:rsidR="00923420" w:rsidRPr="00C02F5D" w:rsidRDefault="00923420" w:rsidP="00274E98">
            <w:pPr>
              <w:jc w:val="right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830,0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</w:tcPr>
          <w:p w:rsidR="00923420" w:rsidRPr="00C02F5D" w:rsidRDefault="00923420" w:rsidP="00274E98">
            <w:pPr>
              <w:jc w:val="right"/>
              <w:rPr>
                <w:b/>
                <w:sz w:val="22"/>
                <w:szCs w:val="22"/>
                <w:lang w:val="uk-UA"/>
              </w:rPr>
            </w:pPr>
            <w:r w:rsidRPr="00C02F5D"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</w:tcPr>
          <w:p w:rsidR="00923420" w:rsidRPr="00C02F5D" w:rsidRDefault="00923420" w:rsidP="00274E98">
            <w:pPr>
              <w:jc w:val="right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4693,1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923420" w:rsidRPr="00C02F5D" w:rsidRDefault="00923420" w:rsidP="00274E98">
            <w:pPr>
              <w:jc w:val="right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795,0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</w:tcPr>
          <w:p w:rsidR="00923420" w:rsidRPr="00C02F5D" w:rsidRDefault="00923420" w:rsidP="00274E98">
            <w:pPr>
              <w:jc w:val="right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923420" w:rsidRPr="00581C1F" w:rsidRDefault="00923420" w:rsidP="00274E98">
            <w:pPr>
              <w:jc w:val="right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18727,3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23420" w:rsidRPr="00581C1F" w:rsidRDefault="00923420" w:rsidP="00274E98">
            <w:pPr>
              <w:jc w:val="right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2420,0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23420" w:rsidRPr="00581C1F" w:rsidRDefault="00923420" w:rsidP="00274E98">
            <w:pPr>
              <w:jc w:val="right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</w:tr>
    </w:tbl>
    <w:p w:rsidR="00923420" w:rsidRDefault="00923420" w:rsidP="00BC173F">
      <w:pPr>
        <w:ind w:left="5664" w:firstLine="708"/>
        <w:rPr>
          <w:lang w:val="uk-UA"/>
        </w:rPr>
      </w:pPr>
    </w:p>
    <w:p w:rsidR="00923420" w:rsidRDefault="00923420" w:rsidP="00BC173F">
      <w:pPr>
        <w:ind w:left="5664" w:firstLine="708"/>
        <w:rPr>
          <w:lang w:val="uk-UA"/>
        </w:rPr>
      </w:pPr>
    </w:p>
    <w:p w:rsidR="00923420" w:rsidRDefault="00923420" w:rsidP="00BC173F"/>
    <w:p w:rsidR="00923420" w:rsidRDefault="00923420" w:rsidP="00BC173F">
      <w:pPr>
        <w:spacing w:line="240" w:lineRule="exac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Начальник управління </w:t>
      </w:r>
    </w:p>
    <w:p w:rsidR="00923420" w:rsidRDefault="00923420" w:rsidP="00BC173F">
      <w:pPr>
        <w:spacing w:line="240" w:lineRule="exac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соціального захисту населення </w:t>
      </w:r>
    </w:p>
    <w:p w:rsidR="00923420" w:rsidRDefault="00923420" w:rsidP="00BC173F">
      <w:pPr>
        <w:spacing w:line="240" w:lineRule="exac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райдержадміністрації</w:t>
      </w:r>
      <w:r>
        <w:rPr>
          <w:sz w:val="28"/>
          <w:szCs w:val="28"/>
          <w:lang w:val="uk-UA"/>
        </w:rPr>
        <w:tab/>
        <w:t xml:space="preserve">                                                                                                                                                    О.А.Семененко</w:t>
      </w:r>
      <w:r>
        <w:rPr>
          <w:lang w:val="uk-UA"/>
        </w:rPr>
        <w:t xml:space="preserve">                                                       </w:t>
      </w:r>
    </w:p>
    <w:sectPr w:rsidR="00923420" w:rsidSect="00F70F65">
      <w:pgSz w:w="16838" w:h="11906" w:orient="landscape"/>
      <w:pgMar w:top="284" w:right="902" w:bottom="142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3420" w:rsidRDefault="00923420" w:rsidP="003770D8">
      <w:r>
        <w:separator/>
      </w:r>
    </w:p>
  </w:endnote>
  <w:endnote w:type="continuationSeparator" w:id="0">
    <w:p w:rsidR="00923420" w:rsidRDefault="00923420" w:rsidP="003770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3420" w:rsidRDefault="00923420" w:rsidP="003770D8">
      <w:r>
        <w:separator/>
      </w:r>
    </w:p>
  </w:footnote>
  <w:footnote w:type="continuationSeparator" w:id="0">
    <w:p w:rsidR="00923420" w:rsidRDefault="00923420" w:rsidP="003770D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222FE3"/>
    <w:multiLevelType w:val="multilevel"/>
    <w:tmpl w:val="BDF4BE0E"/>
    <w:lvl w:ilvl="0">
      <w:start w:val="1"/>
      <w:numFmt w:val="decimal"/>
      <w:lvlText w:val="%1."/>
      <w:lvlJc w:val="left"/>
      <w:pPr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1">
    <w:nsid w:val="14DE42E4"/>
    <w:multiLevelType w:val="hybridMultilevel"/>
    <w:tmpl w:val="0DB6514A"/>
    <w:lvl w:ilvl="0" w:tplc="AA286264">
      <w:start w:val="3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1B676204"/>
    <w:multiLevelType w:val="hybridMultilevel"/>
    <w:tmpl w:val="D54ECF1A"/>
    <w:lvl w:ilvl="0" w:tplc="C186C8E6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>
    <w:nsid w:val="22751D7D"/>
    <w:multiLevelType w:val="multilevel"/>
    <w:tmpl w:val="105E30E2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4">
    <w:nsid w:val="26635309"/>
    <w:multiLevelType w:val="hybridMultilevel"/>
    <w:tmpl w:val="C5781FD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7120708"/>
    <w:multiLevelType w:val="hybridMultilevel"/>
    <w:tmpl w:val="D43C7A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7D00E0D"/>
    <w:multiLevelType w:val="hybridMultilevel"/>
    <w:tmpl w:val="27CC14EE"/>
    <w:lvl w:ilvl="0" w:tplc="1870DD1C">
      <w:start w:val="1"/>
      <w:numFmt w:val="decimal"/>
      <w:lvlText w:val="%1."/>
      <w:lvlJc w:val="left"/>
      <w:pPr>
        <w:tabs>
          <w:tab w:val="num" w:pos="1110"/>
        </w:tabs>
        <w:ind w:left="1110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7">
    <w:nsid w:val="2DD469D0"/>
    <w:multiLevelType w:val="hybridMultilevel"/>
    <w:tmpl w:val="5F30369A"/>
    <w:lvl w:ilvl="0" w:tplc="C1E61E94">
      <w:start w:val="1"/>
      <w:numFmt w:val="bullet"/>
      <w:lvlText w:val=""/>
      <w:lvlJc w:val="left"/>
      <w:pPr>
        <w:ind w:left="1068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341128ED"/>
    <w:multiLevelType w:val="hybridMultilevel"/>
    <w:tmpl w:val="F8824916"/>
    <w:lvl w:ilvl="0" w:tplc="87DC6E04">
      <w:start w:val="1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9">
    <w:nsid w:val="34624A29"/>
    <w:multiLevelType w:val="hybridMultilevel"/>
    <w:tmpl w:val="9044FAEA"/>
    <w:lvl w:ilvl="0" w:tplc="7816618C">
      <w:start w:val="1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348D42FA"/>
    <w:multiLevelType w:val="hybridMultilevel"/>
    <w:tmpl w:val="79181240"/>
    <w:lvl w:ilvl="0" w:tplc="AACCE6E4">
      <w:start w:val="2015"/>
      <w:numFmt w:val="bullet"/>
      <w:lvlText w:val="-"/>
      <w:lvlJc w:val="left"/>
      <w:pPr>
        <w:ind w:left="149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>
    <w:nsid w:val="359B4B10"/>
    <w:multiLevelType w:val="multilevel"/>
    <w:tmpl w:val="F87C4DF8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12">
    <w:nsid w:val="38764AB9"/>
    <w:multiLevelType w:val="hybridMultilevel"/>
    <w:tmpl w:val="C898EF2E"/>
    <w:lvl w:ilvl="0" w:tplc="29005470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3">
    <w:nsid w:val="3C430B94"/>
    <w:multiLevelType w:val="hybridMultilevel"/>
    <w:tmpl w:val="17EAAC8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CCA435C"/>
    <w:multiLevelType w:val="hybridMultilevel"/>
    <w:tmpl w:val="57F48456"/>
    <w:lvl w:ilvl="0" w:tplc="D29AD5D2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5">
    <w:nsid w:val="3DC90AB0"/>
    <w:multiLevelType w:val="multilevel"/>
    <w:tmpl w:val="56546EC4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16">
    <w:nsid w:val="49A179C9"/>
    <w:multiLevelType w:val="hybridMultilevel"/>
    <w:tmpl w:val="F508B3D6"/>
    <w:lvl w:ilvl="0" w:tplc="D272F1BA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7">
    <w:nsid w:val="4B9671F0"/>
    <w:multiLevelType w:val="multilevel"/>
    <w:tmpl w:val="9674812E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18">
    <w:nsid w:val="53CE4CE7"/>
    <w:multiLevelType w:val="hybridMultilevel"/>
    <w:tmpl w:val="30D49074"/>
    <w:lvl w:ilvl="0" w:tplc="DD6C26E2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>
    <w:nsid w:val="5B2C708F"/>
    <w:multiLevelType w:val="multilevel"/>
    <w:tmpl w:val="BA001F7A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20">
    <w:nsid w:val="5F9517C6"/>
    <w:multiLevelType w:val="multilevel"/>
    <w:tmpl w:val="62C45AB8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21">
    <w:nsid w:val="5F9A5199"/>
    <w:multiLevelType w:val="multilevel"/>
    <w:tmpl w:val="307EBC64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22">
    <w:nsid w:val="613878EC"/>
    <w:multiLevelType w:val="hybridMultilevel"/>
    <w:tmpl w:val="2B4673C6"/>
    <w:lvl w:ilvl="0" w:tplc="B5AE84E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3">
    <w:nsid w:val="61B53904"/>
    <w:multiLevelType w:val="hybridMultilevel"/>
    <w:tmpl w:val="878C7744"/>
    <w:lvl w:ilvl="0" w:tplc="A43AD2FC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4">
    <w:nsid w:val="630A3DAE"/>
    <w:multiLevelType w:val="hybridMultilevel"/>
    <w:tmpl w:val="CADAB96C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3601DB5"/>
    <w:multiLevelType w:val="hybridMultilevel"/>
    <w:tmpl w:val="D43C7A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733E52CF"/>
    <w:multiLevelType w:val="hybridMultilevel"/>
    <w:tmpl w:val="2CA06C8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7">
    <w:nsid w:val="74B80B77"/>
    <w:multiLevelType w:val="hybridMultilevel"/>
    <w:tmpl w:val="446651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74EB1D19"/>
    <w:multiLevelType w:val="hybridMultilevel"/>
    <w:tmpl w:val="74902C58"/>
    <w:lvl w:ilvl="0" w:tplc="92681B80">
      <w:start w:val="2"/>
      <w:numFmt w:val="decimal"/>
      <w:lvlText w:val="%1."/>
      <w:lvlJc w:val="left"/>
      <w:pPr>
        <w:tabs>
          <w:tab w:val="num" w:pos="1080"/>
        </w:tabs>
        <w:ind w:left="1080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num w:numId="1">
    <w:abstractNumId w:val="27"/>
  </w:num>
  <w:num w:numId="2">
    <w:abstractNumId w:val="25"/>
  </w:num>
  <w:num w:numId="3">
    <w:abstractNumId w:val="8"/>
  </w:num>
  <w:num w:numId="4">
    <w:abstractNumId w:val="6"/>
  </w:num>
  <w:num w:numId="5">
    <w:abstractNumId w:val="28"/>
  </w:num>
  <w:num w:numId="6">
    <w:abstractNumId w:val="12"/>
  </w:num>
  <w:num w:numId="7">
    <w:abstractNumId w:val="13"/>
  </w:num>
  <w:num w:numId="8">
    <w:abstractNumId w:val="14"/>
  </w:num>
  <w:num w:numId="9">
    <w:abstractNumId w:val="2"/>
  </w:num>
  <w:num w:numId="10">
    <w:abstractNumId w:val="23"/>
  </w:num>
  <w:num w:numId="11">
    <w:abstractNumId w:val="10"/>
  </w:num>
  <w:num w:numId="12">
    <w:abstractNumId w:val="5"/>
  </w:num>
  <w:num w:numId="13">
    <w:abstractNumId w:val="26"/>
  </w:num>
  <w:num w:numId="14">
    <w:abstractNumId w:val="16"/>
  </w:num>
  <w:num w:numId="15">
    <w:abstractNumId w:val="18"/>
  </w:num>
  <w:num w:numId="16">
    <w:abstractNumId w:val="22"/>
  </w:num>
  <w:num w:numId="17">
    <w:abstractNumId w:val="11"/>
  </w:num>
  <w:num w:numId="18">
    <w:abstractNumId w:val="3"/>
  </w:num>
  <w:num w:numId="19">
    <w:abstractNumId w:val="19"/>
  </w:num>
  <w:num w:numId="20">
    <w:abstractNumId w:val="24"/>
  </w:num>
  <w:num w:numId="21">
    <w:abstractNumId w:val="1"/>
  </w:num>
  <w:num w:numId="22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</w:num>
  <w:num w:numId="24">
    <w:abstractNumId w:val="20"/>
  </w:num>
  <w:num w:numId="25">
    <w:abstractNumId w:val="21"/>
  </w:num>
  <w:num w:numId="26">
    <w:abstractNumId w:val="15"/>
  </w:num>
  <w:num w:numId="27">
    <w:abstractNumId w:val="17"/>
  </w:num>
  <w:num w:numId="28">
    <w:abstractNumId w:val="9"/>
  </w:num>
  <w:num w:numId="2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2BD5"/>
    <w:rsid w:val="000000BE"/>
    <w:rsid w:val="00010874"/>
    <w:rsid w:val="0003285C"/>
    <w:rsid w:val="00037CA9"/>
    <w:rsid w:val="0006176A"/>
    <w:rsid w:val="00061ED6"/>
    <w:rsid w:val="00062FEE"/>
    <w:rsid w:val="000659B6"/>
    <w:rsid w:val="00067FDD"/>
    <w:rsid w:val="000765E5"/>
    <w:rsid w:val="00094F0B"/>
    <w:rsid w:val="00097758"/>
    <w:rsid w:val="000A194D"/>
    <w:rsid w:val="000A43CA"/>
    <w:rsid w:val="000C02BC"/>
    <w:rsid w:val="000E04C0"/>
    <w:rsid w:val="000E0518"/>
    <w:rsid w:val="000E14A2"/>
    <w:rsid w:val="000E2894"/>
    <w:rsid w:val="000E4E74"/>
    <w:rsid w:val="000E5DCB"/>
    <w:rsid w:val="0010208E"/>
    <w:rsid w:val="00112B90"/>
    <w:rsid w:val="0015402E"/>
    <w:rsid w:val="00160C9E"/>
    <w:rsid w:val="00160FEB"/>
    <w:rsid w:val="0016183C"/>
    <w:rsid w:val="00171BA8"/>
    <w:rsid w:val="00181C17"/>
    <w:rsid w:val="0018263C"/>
    <w:rsid w:val="0018300B"/>
    <w:rsid w:val="00197AEF"/>
    <w:rsid w:val="001A16CD"/>
    <w:rsid w:val="001A67E6"/>
    <w:rsid w:val="001B118F"/>
    <w:rsid w:val="001B3292"/>
    <w:rsid w:val="001B73B3"/>
    <w:rsid w:val="001C3223"/>
    <w:rsid w:val="001C49A9"/>
    <w:rsid w:val="001E2BD5"/>
    <w:rsid w:val="001F022D"/>
    <w:rsid w:val="001F30EB"/>
    <w:rsid w:val="00207A9C"/>
    <w:rsid w:val="00223190"/>
    <w:rsid w:val="00230882"/>
    <w:rsid w:val="002345AC"/>
    <w:rsid w:val="00241E5B"/>
    <w:rsid w:val="00246B74"/>
    <w:rsid w:val="00266F34"/>
    <w:rsid w:val="00267603"/>
    <w:rsid w:val="0027027B"/>
    <w:rsid w:val="0027066F"/>
    <w:rsid w:val="00273D47"/>
    <w:rsid w:val="00274E98"/>
    <w:rsid w:val="00280AAA"/>
    <w:rsid w:val="00282AE3"/>
    <w:rsid w:val="00287573"/>
    <w:rsid w:val="002A1048"/>
    <w:rsid w:val="002D123C"/>
    <w:rsid w:val="002D3D98"/>
    <w:rsid w:val="002D5B86"/>
    <w:rsid w:val="002E01FD"/>
    <w:rsid w:val="002E4263"/>
    <w:rsid w:val="002F1934"/>
    <w:rsid w:val="003013E3"/>
    <w:rsid w:val="0030367C"/>
    <w:rsid w:val="00305B4D"/>
    <w:rsid w:val="0031563B"/>
    <w:rsid w:val="00321A73"/>
    <w:rsid w:val="00335975"/>
    <w:rsid w:val="00337B3D"/>
    <w:rsid w:val="00351F96"/>
    <w:rsid w:val="00353B3B"/>
    <w:rsid w:val="00366A2A"/>
    <w:rsid w:val="0037075F"/>
    <w:rsid w:val="00370E7A"/>
    <w:rsid w:val="003770D8"/>
    <w:rsid w:val="003772A6"/>
    <w:rsid w:val="00385C9E"/>
    <w:rsid w:val="00392C04"/>
    <w:rsid w:val="00395320"/>
    <w:rsid w:val="00395F16"/>
    <w:rsid w:val="003A5BDB"/>
    <w:rsid w:val="003A7DB3"/>
    <w:rsid w:val="003B052F"/>
    <w:rsid w:val="003B5EBD"/>
    <w:rsid w:val="003C341D"/>
    <w:rsid w:val="003C7AAE"/>
    <w:rsid w:val="003D4DD4"/>
    <w:rsid w:val="003E1AF4"/>
    <w:rsid w:val="003E5C9C"/>
    <w:rsid w:val="003F542B"/>
    <w:rsid w:val="00402DCE"/>
    <w:rsid w:val="00410042"/>
    <w:rsid w:val="00421EFB"/>
    <w:rsid w:val="004340A7"/>
    <w:rsid w:val="00442787"/>
    <w:rsid w:val="004441EC"/>
    <w:rsid w:val="00444383"/>
    <w:rsid w:val="00445E0A"/>
    <w:rsid w:val="0045298F"/>
    <w:rsid w:val="00454488"/>
    <w:rsid w:val="004562CD"/>
    <w:rsid w:val="00477343"/>
    <w:rsid w:val="00484FE7"/>
    <w:rsid w:val="0049164F"/>
    <w:rsid w:val="00492737"/>
    <w:rsid w:val="00494D29"/>
    <w:rsid w:val="004B2060"/>
    <w:rsid w:val="004D352B"/>
    <w:rsid w:val="004F2581"/>
    <w:rsid w:val="004F333A"/>
    <w:rsid w:val="0050094B"/>
    <w:rsid w:val="00501BFA"/>
    <w:rsid w:val="00507D70"/>
    <w:rsid w:val="00512153"/>
    <w:rsid w:val="00514922"/>
    <w:rsid w:val="00523479"/>
    <w:rsid w:val="00526EBE"/>
    <w:rsid w:val="0053014B"/>
    <w:rsid w:val="00530F6E"/>
    <w:rsid w:val="00534A8F"/>
    <w:rsid w:val="0053742E"/>
    <w:rsid w:val="00551C48"/>
    <w:rsid w:val="00554169"/>
    <w:rsid w:val="00563502"/>
    <w:rsid w:val="0056463E"/>
    <w:rsid w:val="00581C1F"/>
    <w:rsid w:val="00586C37"/>
    <w:rsid w:val="00594927"/>
    <w:rsid w:val="00594C97"/>
    <w:rsid w:val="005A1B3A"/>
    <w:rsid w:val="005B0C85"/>
    <w:rsid w:val="005B442D"/>
    <w:rsid w:val="005B737E"/>
    <w:rsid w:val="005C2C0D"/>
    <w:rsid w:val="005D69FA"/>
    <w:rsid w:val="005E7517"/>
    <w:rsid w:val="005F5EBB"/>
    <w:rsid w:val="00614989"/>
    <w:rsid w:val="00614C59"/>
    <w:rsid w:val="006258E6"/>
    <w:rsid w:val="00630C8F"/>
    <w:rsid w:val="00635D6C"/>
    <w:rsid w:val="006416D2"/>
    <w:rsid w:val="006477E9"/>
    <w:rsid w:val="006510B3"/>
    <w:rsid w:val="00653688"/>
    <w:rsid w:val="00654C69"/>
    <w:rsid w:val="00665279"/>
    <w:rsid w:val="00670B2C"/>
    <w:rsid w:val="00672887"/>
    <w:rsid w:val="0068062A"/>
    <w:rsid w:val="0068239C"/>
    <w:rsid w:val="006922A2"/>
    <w:rsid w:val="006952BB"/>
    <w:rsid w:val="006958DF"/>
    <w:rsid w:val="00696975"/>
    <w:rsid w:val="006D0797"/>
    <w:rsid w:val="006D7890"/>
    <w:rsid w:val="006E261E"/>
    <w:rsid w:val="006E2C7B"/>
    <w:rsid w:val="006E37C6"/>
    <w:rsid w:val="006F047D"/>
    <w:rsid w:val="006F0B20"/>
    <w:rsid w:val="006F75E7"/>
    <w:rsid w:val="00700055"/>
    <w:rsid w:val="00706F60"/>
    <w:rsid w:val="007073E8"/>
    <w:rsid w:val="00716B58"/>
    <w:rsid w:val="00727E2B"/>
    <w:rsid w:val="0073471D"/>
    <w:rsid w:val="00743440"/>
    <w:rsid w:val="007520B3"/>
    <w:rsid w:val="0075582B"/>
    <w:rsid w:val="00764ED1"/>
    <w:rsid w:val="00766A9B"/>
    <w:rsid w:val="0077148E"/>
    <w:rsid w:val="0077289A"/>
    <w:rsid w:val="007A7FA4"/>
    <w:rsid w:val="007B2588"/>
    <w:rsid w:val="007B41AE"/>
    <w:rsid w:val="007B7C38"/>
    <w:rsid w:val="007C1CC7"/>
    <w:rsid w:val="007C6DDA"/>
    <w:rsid w:val="007D6157"/>
    <w:rsid w:val="007E3776"/>
    <w:rsid w:val="007E7908"/>
    <w:rsid w:val="00803127"/>
    <w:rsid w:val="00807430"/>
    <w:rsid w:val="00812576"/>
    <w:rsid w:val="008264A8"/>
    <w:rsid w:val="0083447B"/>
    <w:rsid w:val="00834F20"/>
    <w:rsid w:val="00835EEC"/>
    <w:rsid w:val="00836A99"/>
    <w:rsid w:val="00847229"/>
    <w:rsid w:val="00851686"/>
    <w:rsid w:val="00852654"/>
    <w:rsid w:val="00862795"/>
    <w:rsid w:val="008711CF"/>
    <w:rsid w:val="0087138A"/>
    <w:rsid w:val="00873112"/>
    <w:rsid w:val="00874E07"/>
    <w:rsid w:val="00882C27"/>
    <w:rsid w:val="008918E5"/>
    <w:rsid w:val="00896FE0"/>
    <w:rsid w:val="008B2DA5"/>
    <w:rsid w:val="008B47D5"/>
    <w:rsid w:val="008B5DE6"/>
    <w:rsid w:val="008D3EA9"/>
    <w:rsid w:val="008E007F"/>
    <w:rsid w:val="008F05E8"/>
    <w:rsid w:val="008F1654"/>
    <w:rsid w:val="008F6732"/>
    <w:rsid w:val="009143B1"/>
    <w:rsid w:val="00915C15"/>
    <w:rsid w:val="00923420"/>
    <w:rsid w:val="009269D5"/>
    <w:rsid w:val="009355EC"/>
    <w:rsid w:val="009402CB"/>
    <w:rsid w:val="00946596"/>
    <w:rsid w:val="00962579"/>
    <w:rsid w:val="00974D2F"/>
    <w:rsid w:val="0099637E"/>
    <w:rsid w:val="0099661A"/>
    <w:rsid w:val="009B4BFD"/>
    <w:rsid w:val="009B6758"/>
    <w:rsid w:val="00A0025C"/>
    <w:rsid w:val="00A0765A"/>
    <w:rsid w:val="00A2136C"/>
    <w:rsid w:val="00A2317D"/>
    <w:rsid w:val="00A23650"/>
    <w:rsid w:val="00A270ED"/>
    <w:rsid w:val="00A43B44"/>
    <w:rsid w:val="00A503EE"/>
    <w:rsid w:val="00A5518E"/>
    <w:rsid w:val="00A64483"/>
    <w:rsid w:val="00A66A23"/>
    <w:rsid w:val="00A8069E"/>
    <w:rsid w:val="00A812D7"/>
    <w:rsid w:val="00A84F23"/>
    <w:rsid w:val="00A85A1F"/>
    <w:rsid w:val="00AA0E7E"/>
    <w:rsid w:val="00AA1F56"/>
    <w:rsid w:val="00AB2AAE"/>
    <w:rsid w:val="00AB40F6"/>
    <w:rsid w:val="00AC50C3"/>
    <w:rsid w:val="00AD2464"/>
    <w:rsid w:val="00AE69FB"/>
    <w:rsid w:val="00AF1FA3"/>
    <w:rsid w:val="00AF5B07"/>
    <w:rsid w:val="00B009B9"/>
    <w:rsid w:val="00B13A00"/>
    <w:rsid w:val="00B31DAB"/>
    <w:rsid w:val="00B4214E"/>
    <w:rsid w:val="00B45721"/>
    <w:rsid w:val="00B55FC5"/>
    <w:rsid w:val="00B603E1"/>
    <w:rsid w:val="00B6147C"/>
    <w:rsid w:val="00B6606D"/>
    <w:rsid w:val="00B67D86"/>
    <w:rsid w:val="00B70BAC"/>
    <w:rsid w:val="00B82FE9"/>
    <w:rsid w:val="00B85670"/>
    <w:rsid w:val="00B92BA0"/>
    <w:rsid w:val="00B92CF9"/>
    <w:rsid w:val="00BC173F"/>
    <w:rsid w:val="00BC558B"/>
    <w:rsid w:val="00BD0AEC"/>
    <w:rsid w:val="00BD26DC"/>
    <w:rsid w:val="00BE4289"/>
    <w:rsid w:val="00BE603E"/>
    <w:rsid w:val="00C02F5D"/>
    <w:rsid w:val="00C120B3"/>
    <w:rsid w:val="00C13107"/>
    <w:rsid w:val="00C16D8F"/>
    <w:rsid w:val="00C217D8"/>
    <w:rsid w:val="00C31AE4"/>
    <w:rsid w:val="00C46948"/>
    <w:rsid w:val="00C5373B"/>
    <w:rsid w:val="00C61124"/>
    <w:rsid w:val="00C733C3"/>
    <w:rsid w:val="00C82D9D"/>
    <w:rsid w:val="00C83569"/>
    <w:rsid w:val="00C853A9"/>
    <w:rsid w:val="00C8620A"/>
    <w:rsid w:val="00C958B6"/>
    <w:rsid w:val="00CA6BBD"/>
    <w:rsid w:val="00CB7220"/>
    <w:rsid w:val="00CC0C90"/>
    <w:rsid w:val="00CC5139"/>
    <w:rsid w:val="00CC5468"/>
    <w:rsid w:val="00CE1EA7"/>
    <w:rsid w:val="00CE22EC"/>
    <w:rsid w:val="00CE2B64"/>
    <w:rsid w:val="00CE7B62"/>
    <w:rsid w:val="00CF4FDB"/>
    <w:rsid w:val="00D01F81"/>
    <w:rsid w:val="00D12918"/>
    <w:rsid w:val="00D25C25"/>
    <w:rsid w:val="00D34011"/>
    <w:rsid w:val="00D36FFB"/>
    <w:rsid w:val="00D423DC"/>
    <w:rsid w:val="00D50937"/>
    <w:rsid w:val="00D54F3B"/>
    <w:rsid w:val="00D647CA"/>
    <w:rsid w:val="00D837AA"/>
    <w:rsid w:val="00D93809"/>
    <w:rsid w:val="00D93E6E"/>
    <w:rsid w:val="00DA04C1"/>
    <w:rsid w:val="00DB6128"/>
    <w:rsid w:val="00DC30D7"/>
    <w:rsid w:val="00DD1A99"/>
    <w:rsid w:val="00E027BE"/>
    <w:rsid w:val="00E07412"/>
    <w:rsid w:val="00E108AB"/>
    <w:rsid w:val="00E172CB"/>
    <w:rsid w:val="00E179F8"/>
    <w:rsid w:val="00E26CD7"/>
    <w:rsid w:val="00E34228"/>
    <w:rsid w:val="00E37557"/>
    <w:rsid w:val="00E5076B"/>
    <w:rsid w:val="00E7276A"/>
    <w:rsid w:val="00E75949"/>
    <w:rsid w:val="00E75BDB"/>
    <w:rsid w:val="00E80E8D"/>
    <w:rsid w:val="00E84513"/>
    <w:rsid w:val="00E85F7A"/>
    <w:rsid w:val="00E97B44"/>
    <w:rsid w:val="00EA4021"/>
    <w:rsid w:val="00EA4BBC"/>
    <w:rsid w:val="00EA78D7"/>
    <w:rsid w:val="00EB537E"/>
    <w:rsid w:val="00EB7EAB"/>
    <w:rsid w:val="00EC4B61"/>
    <w:rsid w:val="00EC6D7B"/>
    <w:rsid w:val="00EE1867"/>
    <w:rsid w:val="00EE3E21"/>
    <w:rsid w:val="00EE5C1A"/>
    <w:rsid w:val="00EF740E"/>
    <w:rsid w:val="00F04FB6"/>
    <w:rsid w:val="00F1395D"/>
    <w:rsid w:val="00F2657E"/>
    <w:rsid w:val="00F35349"/>
    <w:rsid w:val="00F56A0B"/>
    <w:rsid w:val="00F56A84"/>
    <w:rsid w:val="00F66164"/>
    <w:rsid w:val="00F676F2"/>
    <w:rsid w:val="00F70F65"/>
    <w:rsid w:val="00F717ED"/>
    <w:rsid w:val="00F755AA"/>
    <w:rsid w:val="00F76D32"/>
    <w:rsid w:val="00F7750F"/>
    <w:rsid w:val="00F813D1"/>
    <w:rsid w:val="00F85E20"/>
    <w:rsid w:val="00F87520"/>
    <w:rsid w:val="00F906D1"/>
    <w:rsid w:val="00F93207"/>
    <w:rsid w:val="00F9733B"/>
    <w:rsid w:val="00F97A43"/>
    <w:rsid w:val="00FA0FCB"/>
    <w:rsid w:val="00FA2F1B"/>
    <w:rsid w:val="00FA5486"/>
    <w:rsid w:val="00FA5EDC"/>
    <w:rsid w:val="00FA7F1A"/>
    <w:rsid w:val="00FB12B0"/>
    <w:rsid w:val="00FB451E"/>
    <w:rsid w:val="00FC0377"/>
    <w:rsid w:val="00FC27F6"/>
    <w:rsid w:val="00FD4E93"/>
    <w:rsid w:val="00FE157D"/>
    <w:rsid w:val="00FE2876"/>
    <w:rsid w:val="00FE54D4"/>
    <w:rsid w:val="00FF22BF"/>
    <w:rsid w:val="00FF48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uiPriority="0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uiPriority="0"/>
    <w:lsdException w:name="Table Simple 2" w:locked="1" w:uiPriority="0"/>
    <w:lsdException w:name="Table Simple 3" w:locked="1" w:uiPriority="0"/>
    <w:lsdException w:name="Table Classic 1" w:locked="1" w:uiPriority="0"/>
    <w:lsdException w:name="Table Classic 2" w:locked="1" w:uiPriority="0"/>
    <w:lsdException w:name="Table Classic 3" w:locked="1" w:uiPriority="0"/>
    <w:lsdException w:name="Table Classic 4" w:locked="1" w:uiPriority="0"/>
    <w:lsdException w:name="Table Colorful 1" w:locked="1" w:uiPriority="0"/>
    <w:lsdException w:name="Table Colorful 2" w:locked="1" w:uiPriority="0"/>
    <w:lsdException w:name="Table Colorful 3" w:locked="1" w:uiPriority="0"/>
    <w:lsdException w:name="Table Columns 1" w:locked="1" w:uiPriority="0"/>
    <w:lsdException w:name="Table Columns 2" w:locked="1" w:uiPriority="0"/>
    <w:lsdException w:name="Table Columns 3" w:locked="1" w:uiPriority="0"/>
    <w:lsdException w:name="Table Columns 4" w:locked="1" w:uiPriority="0"/>
    <w:lsdException w:name="Table Columns 5" w:locked="1" w:uiPriority="0"/>
    <w:lsdException w:name="Table Grid 1" w:locked="1" w:uiPriority="0"/>
    <w:lsdException w:name="Table Grid 2" w:locked="1" w:uiPriority="0"/>
    <w:lsdException w:name="Table Grid 3" w:locked="1" w:uiPriority="0"/>
    <w:lsdException w:name="Table Grid 4" w:locked="1" w:uiPriority="0"/>
    <w:lsdException w:name="Table Grid 5" w:locked="1" w:uiPriority="0"/>
    <w:lsdException w:name="Table Grid 6" w:locked="1" w:uiPriority="0"/>
    <w:lsdException w:name="Table Grid 7" w:locked="1" w:uiPriority="0"/>
    <w:lsdException w:name="Table Grid 8" w:locked="1" w:uiPriority="0"/>
    <w:lsdException w:name="Table List 1" w:locked="1" w:uiPriority="0"/>
    <w:lsdException w:name="Table List 2" w:locked="1" w:uiPriority="0"/>
    <w:lsdException w:name="Table List 3" w:locked="1" w:uiPriority="0"/>
    <w:lsdException w:name="Table List 4" w:locked="1" w:uiPriority="0"/>
    <w:lsdException w:name="Table List 5" w:locked="1" w:uiPriority="0"/>
    <w:lsdException w:name="Table List 6" w:locked="1" w:uiPriority="0"/>
    <w:lsdException w:name="Table List 7" w:locked="1" w:uiPriority="0"/>
    <w:lsdException w:name="Table List 8" w:locked="1" w:uiPriority="0"/>
    <w:lsdException w:name="Table 3D effects 1" w:locked="1" w:uiPriority="0"/>
    <w:lsdException w:name="Table 3D effects 2" w:locked="1" w:uiPriority="0"/>
    <w:lsdException w:name="Table 3D effects 3" w:locked="1" w:uiPriority="0"/>
    <w:lsdException w:name="Table Contemporary" w:locked="1" w:uiPriority="0"/>
    <w:lsdException w:name="Table Elegant" w:locked="1" w:uiPriority="0"/>
    <w:lsdException w:name="Table Professional" w:locked="1" w:uiPriority="0"/>
    <w:lsdException w:name="Table Subtle 1" w:locked="1" w:uiPriority="0"/>
    <w:lsdException w:name="Table Subtle 2" w:locked="1" w:uiPriority="0"/>
    <w:lsdException w:name="Table Web 1" w:locked="1" w:uiPriority="0"/>
    <w:lsdException w:name="Table Web 2" w:locked="1" w:uiPriority="0"/>
    <w:lsdException w:name="Table Web 3" w:locked="1" w:uiPriority="0"/>
    <w:lsdException w:name="Balloon Text" w:semiHidden="1" w:unhideWhenUsed="1"/>
    <w:lsdException w:name="Table Grid" w:uiPriority="59"/>
    <w:lsdException w:name="Table Theme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6183C"/>
    <w:rPr>
      <w:sz w:val="24"/>
      <w:szCs w:val="24"/>
      <w:lang w:val="ru-RU"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84F23"/>
    <w:pPr>
      <w:keepNext/>
      <w:jc w:val="center"/>
      <w:outlineLvl w:val="1"/>
    </w:pPr>
    <w:rPr>
      <w:b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84F23"/>
    <w:pPr>
      <w:keepNext/>
      <w:jc w:val="center"/>
      <w:outlineLvl w:val="2"/>
    </w:pPr>
    <w:rPr>
      <w:i/>
      <w:sz w:val="28"/>
      <w:szCs w:val="20"/>
      <w:lang w:val="uk-UA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84F23"/>
    <w:pPr>
      <w:keepNext/>
      <w:jc w:val="both"/>
      <w:outlineLvl w:val="3"/>
    </w:pPr>
    <w:rPr>
      <w:sz w:val="28"/>
      <w:szCs w:val="20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711F61"/>
    <w:rPr>
      <w:rFonts w:asciiTheme="majorHAnsi" w:eastAsiaTheme="majorEastAsia" w:hAnsiTheme="majorHAnsi" w:cstheme="majorBidi"/>
      <w:b/>
      <w:bCs/>
      <w:i/>
      <w:iCs/>
      <w:sz w:val="28"/>
      <w:szCs w:val="28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11F61"/>
    <w:rPr>
      <w:rFonts w:asciiTheme="majorHAnsi" w:eastAsiaTheme="majorEastAsia" w:hAnsiTheme="majorHAnsi" w:cstheme="majorBidi"/>
      <w:b/>
      <w:bCs/>
      <w:sz w:val="26"/>
      <w:szCs w:val="26"/>
      <w:lang w:val="ru-RU" w:eastAsia="ru-RU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11F61"/>
    <w:rPr>
      <w:rFonts w:asciiTheme="minorHAnsi" w:eastAsiaTheme="minorEastAsia" w:hAnsiTheme="minorHAnsi" w:cstheme="minorBidi"/>
      <w:b/>
      <w:bCs/>
      <w:sz w:val="28"/>
      <w:szCs w:val="28"/>
      <w:lang w:val="ru-RU" w:eastAsia="ru-RU"/>
    </w:rPr>
  </w:style>
  <w:style w:type="table" w:styleId="TableGrid">
    <w:name w:val="Table Grid"/>
    <w:basedOn w:val="TableNormal"/>
    <w:uiPriority w:val="99"/>
    <w:rsid w:val="00E0741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rsid w:val="00A84F23"/>
    <w:rPr>
      <w:sz w:val="28"/>
      <w:lang w:val="uk-UA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711F61"/>
    <w:rPr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uiPriority w:val="99"/>
    <w:rsid w:val="003770D8"/>
    <w:pPr>
      <w:tabs>
        <w:tab w:val="center" w:pos="4677"/>
        <w:tab w:val="right" w:pos="9355"/>
      </w:tabs>
    </w:pPr>
    <w:rPr>
      <w:lang w:val="uk-UA" w:eastAsia="zh-CN"/>
    </w:rPr>
  </w:style>
  <w:style w:type="character" w:customStyle="1" w:styleId="HeaderChar">
    <w:name w:val="Header Char"/>
    <w:basedOn w:val="DefaultParagraphFont"/>
    <w:link w:val="Header"/>
    <w:uiPriority w:val="99"/>
    <w:locked/>
    <w:rsid w:val="003770D8"/>
    <w:rPr>
      <w:sz w:val="24"/>
    </w:rPr>
  </w:style>
  <w:style w:type="paragraph" w:styleId="Footer">
    <w:name w:val="footer"/>
    <w:basedOn w:val="Normal"/>
    <w:link w:val="FooterChar"/>
    <w:uiPriority w:val="99"/>
    <w:rsid w:val="003770D8"/>
    <w:pPr>
      <w:tabs>
        <w:tab w:val="center" w:pos="4677"/>
        <w:tab w:val="right" w:pos="9355"/>
      </w:tabs>
    </w:pPr>
    <w:rPr>
      <w:lang w:val="uk-UA" w:eastAsia="zh-CN"/>
    </w:rPr>
  </w:style>
  <w:style w:type="character" w:customStyle="1" w:styleId="FooterChar">
    <w:name w:val="Footer Char"/>
    <w:basedOn w:val="DefaultParagraphFont"/>
    <w:link w:val="Footer"/>
    <w:uiPriority w:val="99"/>
    <w:locked/>
    <w:rsid w:val="003770D8"/>
    <w:rPr>
      <w:sz w:val="24"/>
    </w:rPr>
  </w:style>
  <w:style w:type="paragraph" w:styleId="ListParagraph">
    <w:name w:val="List Paragraph"/>
    <w:basedOn w:val="Normal"/>
    <w:uiPriority w:val="99"/>
    <w:qFormat/>
    <w:rsid w:val="009269D5"/>
    <w:pPr>
      <w:ind w:left="708"/>
    </w:pPr>
  </w:style>
  <w:style w:type="paragraph" w:styleId="BalloonText">
    <w:name w:val="Balloon Text"/>
    <w:basedOn w:val="Normal"/>
    <w:link w:val="BalloonTextChar"/>
    <w:uiPriority w:val="99"/>
    <w:rsid w:val="00C958B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C958B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3702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2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2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2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2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995</TotalTime>
  <Pages>8</Pages>
  <Words>9430</Words>
  <Characters>5376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                                                       </dc:title>
  <dc:subject/>
  <dc:creator>user</dc:creator>
  <cp:keywords/>
  <dc:description/>
  <cp:lastModifiedBy>admin</cp:lastModifiedBy>
  <cp:revision>51</cp:revision>
  <cp:lastPrinted>2019-09-09T06:17:00Z</cp:lastPrinted>
  <dcterms:created xsi:type="dcterms:W3CDTF">2017-08-22T07:24:00Z</dcterms:created>
  <dcterms:modified xsi:type="dcterms:W3CDTF">2019-09-09T13:59:00Z</dcterms:modified>
</cp:coreProperties>
</file>